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CD006E" w14:textId="77777777" w:rsidR="002B76B0" w:rsidRDefault="002B76B0" w:rsidP="002B76B0">
      <w:pPr>
        <w:spacing w:after="0" w:line="240" w:lineRule="auto"/>
        <w:jc w:val="right"/>
        <w:rPr>
          <w:rFonts w:ascii="Corbel" w:hAnsi="Corbel"/>
          <w:bCs/>
          <w:i/>
          <w:sz w:val="18"/>
          <w:szCs w:val="18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3A96276C" w14:textId="77777777" w:rsidR="002B76B0" w:rsidRDefault="002B76B0" w:rsidP="002B76B0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2D731B33" w14:textId="77777777" w:rsidR="002B76B0" w:rsidRPr="008341E9" w:rsidRDefault="002B76B0" w:rsidP="002B76B0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8341E9">
        <w:rPr>
          <w:rFonts w:ascii="Corbel" w:hAnsi="Corbel"/>
          <w:b/>
          <w:smallCaps/>
          <w:sz w:val="24"/>
          <w:szCs w:val="24"/>
        </w:rPr>
        <w:t>SYLABUS</w:t>
      </w:r>
    </w:p>
    <w:p w14:paraId="33E73983" w14:textId="77777777" w:rsidR="002B76B0" w:rsidRPr="008341E9" w:rsidRDefault="002B76B0" w:rsidP="002B76B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341E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8341E9">
        <w:rPr>
          <w:rFonts w:ascii="Corbel" w:hAnsi="Corbel"/>
          <w:i/>
          <w:smallCaps/>
          <w:sz w:val="24"/>
          <w:szCs w:val="24"/>
        </w:rPr>
        <w:t xml:space="preserve">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7E2B2FBB" w14:textId="48962317" w:rsidR="00445970" w:rsidRPr="008341E9" w:rsidRDefault="002B76B0" w:rsidP="002B76B0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8341E9">
        <w:rPr>
          <w:rFonts w:ascii="Corbel" w:hAnsi="Corbel"/>
          <w:sz w:val="24"/>
          <w:szCs w:val="24"/>
        </w:rPr>
        <w:t xml:space="preserve">Rok akademicki   </w:t>
      </w:r>
      <w:r w:rsidRPr="008341E9">
        <w:rPr>
          <w:rFonts w:ascii="Corbel" w:hAnsi="Corbel"/>
          <w:b/>
          <w:sz w:val="24"/>
          <w:szCs w:val="24"/>
        </w:rPr>
        <w:t>20</w:t>
      </w:r>
      <w:r>
        <w:rPr>
          <w:rFonts w:ascii="Corbel" w:hAnsi="Corbel"/>
          <w:b/>
          <w:sz w:val="24"/>
          <w:szCs w:val="24"/>
        </w:rPr>
        <w:t>30-</w:t>
      </w:r>
      <w:r w:rsidRPr="008341E9">
        <w:rPr>
          <w:rFonts w:ascii="Corbel" w:hAnsi="Corbel"/>
          <w:b/>
          <w:sz w:val="24"/>
          <w:szCs w:val="24"/>
        </w:rPr>
        <w:t>20</w:t>
      </w:r>
      <w:r>
        <w:rPr>
          <w:rFonts w:ascii="Corbel" w:hAnsi="Corbel"/>
          <w:b/>
          <w:sz w:val="24"/>
          <w:szCs w:val="24"/>
        </w:rPr>
        <w:t>31</w:t>
      </w:r>
    </w:p>
    <w:p w14:paraId="59D31C48" w14:textId="77777777" w:rsidR="0085747A" w:rsidRPr="008341E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F0E008" w14:textId="77777777" w:rsidR="0085747A" w:rsidRPr="008341E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341E9">
        <w:rPr>
          <w:rFonts w:ascii="Corbel" w:hAnsi="Corbel"/>
          <w:szCs w:val="24"/>
        </w:rPr>
        <w:t xml:space="preserve">1. </w:t>
      </w:r>
      <w:r w:rsidR="0085747A" w:rsidRPr="008341E9">
        <w:rPr>
          <w:rFonts w:ascii="Corbel" w:hAnsi="Corbel"/>
          <w:szCs w:val="24"/>
        </w:rPr>
        <w:t xml:space="preserve">Podstawowe </w:t>
      </w:r>
      <w:r w:rsidR="00445970" w:rsidRPr="008341E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341E9" w14:paraId="7C588EF8" w14:textId="77777777" w:rsidTr="00B819C8">
        <w:tc>
          <w:tcPr>
            <w:tcW w:w="2694" w:type="dxa"/>
            <w:vAlign w:val="center"/>
          </w:tcPr>
          <w:p w14:paraId="3DCF5FA2" w14:textId="77777777" w:rsidR="0085747A" w:rsidRPr="008341E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794A3B1" w14:textId="77777777" w:rsidR="0085747A" w:rsidRPr="008341E9" w:rsidRDefault="0090399E" w:rsidP="00697765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8341E9">
              <w:rPr>
                <w:rFonts w:ascii="Corbel" w:hAnsi="Corbel"/>
                <w:color w:val="auto"/>
                <w:sz w:val="24"/>
                <w:szCs w:val="24"/>
              </w:rPr>
              <w:t>p</w:t>
            </w:r>
            <w:r w:rsidR="00240289" w:rsidRPr="008341E9">
              <w:rPr>
                <w:rFonts w:ascii="Corbel" w:hAnsi="Corbel"/>
                <w:color w:val="auto"/>
                <w:sz w:val="24"/>
                <w:szCs w:val="24"/>
              </w:rPr>
              <w:t>raca zawodowa i czas wolny osób z niepełnosprawnością intelektualną</w:t>
            </w:r>
          </w:p>
        </w:tc>
      </w:tr>
      <w:tr w:rsidR="0090399E" w:rsidRPr="008341E9" w14:paraId="552D0925" w14:textId="77777777" w:rsidTr="00B819C8">
        <w:tc>
          <w:tcPr>
            <w:tcW w:w="2694" w:type="dxa"/>
            <w:vAlign w:val="center"/>
          </w:tcPr>
          <w:p w14:paraId="6C71BFD8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2D9B621" w14:textId="77777777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90399E" w:rsidRPr="008341E9" w14:paraId="23126180" w14:textId="77777777" w:rsidTr="00B819C8">
        <w:tc>
          <w:tcPr>
            <w:tcW w:w="2694" w:type="dxa"/>
            <w:vAlign w:val="center"/>
          </w:tcPr>
          <w:p w14:paraId="3BC4C5A1" w14:textId="77777777" w:rsidR="0090399E" w:rsidRPr="008341E9" w:rsidRDefault="0090399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6DE8EA1" w14:textId="4C35898F" w:rsidR="0090399E" w:rsidRPr="008341E9" w:rsidRDefault="00690A3A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0A3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0399E" w:rsidRPr="008341E9" w14:paraId="5E37DE83" w14:textId="77777777" w:rsidTr="00B819C8">
        <w:tc>
          <w:tcPr>
            <w:tcW w:w="2694" w:type="dxa"/>
            <w:vAlign w:val="center"/>
          </w:tcPr>
          <w:p w14:paraId="13332905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CB95D2A" w14:textId="77777777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0399E" w:rsidRPr="008341E9" w14:paraId="1BE23FEA" w14:textId="77777777" w:rsidTr="00B819C8">
        <w:tc>
          <w:tcPr>
            <w:tcW w:w="2694" w:type="dxa"/>
            <w:vAlign w:val="center"/>
          </w:tcPr>
          <w:p w14:paraId="206021A8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F7EA3F" w14:textId="77777777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90399E" w:rsidRPr="008341E9" w14:paraId="6EDE788F" w14:textId="77777777" w:rsidTr="00B819C8">
        <w:tc>
          <w:tcPr>
            <w:tcW w:w="2694" w:type="dxa"/>
            <w:vAlign w:val="center"/>
          </w:tcPr>
          <w:p w14:paraId="51BAC35B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E5619D" w14:textId="77777777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0399E" w:rsidRPr="008341E9" w14:paraId="21094C00" w14:textId="77777777" w:rsidTr="00B819C8">
        <w:tc>
          <w:tcPr>
            <w:tcW w:w="2694" w:type="dxa"/>
            <w:vAlign w:val="center"/>
          </w:tcPr>
          <w:p w14:paraId="67C3EC73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52E432" w14:textId="77777777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0399E" w:rsidRPr="008341E9" w14:paraId="76D8A633" w14:textId="77777777" w:rsidTr="00B819C8">
        <w:tc>
          <w:tcPr>
            <w:tcW w:w="2694" w:type="dxa"/>
            <w:vAlign w:val="center"/>
          </w:tcPr>
          <w:p w14:paraId="7CB55CCF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B675F9" w14:textId="1EAB23B5" w:rsidR="0090399E" w:rsidRPr="008341E9" w:rsidRDefault="000B12E1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0399E" w:rsidRPr="008341E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1717E0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90399E" w:rsidRPr="008341E9" w14:paraId="4DA0661D" w14:textId="77777777" w:rsidTr="00B819C8">
        <w:tc>
          <w:tcPr>
            <w:tcW w:w="2694" w:type="dxa"/>
            <w:vAlign w:val="center"/>
          </w:tcPr>
          <w:p w14:paraId="706CDD13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B6A0722" w14:textId="77777777" w:rsidR="0090399E" w:rsidRPr="008341E9" w:rsidRDefault="0090399E" w:rsidP="009039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color w:val="auto"/>
                <w:sz w:val="24"/>
                <w:szCs w:val="24"/>
              </w:rPr>
              <w:t>V rok, 9 semestr</w:t>
            </w:r>
          </w:p>
        </w:tc>
      </w:tr>
      <w:tr w:rsidR="0090399E" w:rsidRPr="008341E9" w14:paraId="3FB0771B" w14:textId="77777777" w:rsidTr="00B819C8">
        <w:tc>
          <w:tcPr>
            <w:tcW w:w="2694" w:type="dxa"/>
            <w:vAlign w:val="center"/>
          </w:tcPr>
          <w:p w14:paraId="1D7A3A4F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1B9F05" w14:textId="7E823E9A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</w:t>
            </w:r>
            <w:r w:rsidR="002B76B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8341E9">
              <w:rPr>
                <w:rFonts w:ascii="Corbel" w:hAnsi="Corbel"/>
                <w:b w:val="0"/>
                <w:sz w:val="24"/>
                <w:szCs w:val="24"/>
              </w:rPr>
              <w:t>. Przygotowanie merytoryczne; przedmiot specjalnościowy</w:t>
            </w:r>
          </w:p>
        </w:tc>
      </w:tr>
      <w:tr w:rsidR="0090399E" w:rsidRPr="008341E9" w14:paraId="27B4E29C" w14:textId="77777777" w:rsidTr="00B819C8">
        <w:tc>
          <w:tcPr>
            <w:tcW w:w="2694" w:type="dxa"/>
            <w:vAlign w:val="center"/>
          </w:tcPr>
          <w:p w14:paraId="6FD61D0C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4255830" w14:textId="77777777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90399E" w:rsidRPr="008341E9" w14:paraId="70D22B94" w14:textId="77777777" w:rsidTr="00B819C8">
        <w:tc>
          <w:tcPr>
            <w:tcW w:w="2694" w:type="dxa"/>
            <w:vAlign w:val="center"/>
          </w:tcPr>
          <w:p w14:paraId="616644D9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B6C324B" w14:textId="5024D47A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F3378D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Pr="008341E9">
              <w:rPr>
                <w:rFonts w:ascii="Corbel" w:hAnsi="Corbel"/>
                <w:b w:val="0"/>
                <w:sz w:val="24"/>
                <w:szCs w:val="24"/>
              </w:rPr>
              <w:t xml:space="preserve">, prof. UR </w:t>
            </w:r>
          </w:p>
        </w:tc>
      </w:tr>
      <w:tr w:rsidR="0090399E" w:rsidRPr="008341E9" w14:paraId="47B8A6B5" w14:textId="77777777" w:rsidTr="00B819C8">
        <w:tc>
          <w:tcPr>
            <w:tcW w:w="2694" w:type="dxa"/>
            <w:vAlign w:val="center"/>
          </w:tcPr>
          <w:p w14:paraId="49DEBFC8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702E9B" w14:textId="5BB7C047" w:rsidR="0090399E" w:rsidRPr="008341E9" w:rsidRDefault="006256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02192A">
              <w:rPr>
                <w:rFonts w:ascii="Corbel" w:hAnsi="Corbel"/>
                <w:b w:val="0"/>
                <w:color w:val="auto"/>
                <w:sz w:val="24"/>
                <w:szCs w:val="24"/>
              </w:rPr>
              <w:t>rof. Jolanta Lenart</w:t>
            </w:r>
          </w:p>
        </w:tc>
      </w:tr>
    </w:tbl>
    <w:p w14:paraId="11E042A7" w14:textId="77777777" w:rsidR="00923D7D" w:rsidRPr="008341E9" w:rsidRDefault="0085747A" w:rsidP="00A815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8341E9">
        <w:rPr>
          <w:rFonts w:ascii="Corbel" w:hAnsi="Corbel"/>
          <w:sz w:val="24"/>
          <w:szCs w:val="24"/>
        </w:rPr>
        <w:t xml:space="preserve">* </w:t>
      </w:r>
      <w:r w:rsidRPr="008341E9">
        <w:rPr>
          <w:rFonts w:ascii="Corbel" w:hAnsi="Corbel"/>
          <w:i/>
          <w:sz w:val="24"/>
          <w:szCs w:val="24"/>
        </w:rPr>
        <w:t>-</w:t>
      </w:r>
      <w:r w:rsidR="00B90885" w:rsidRPr="008341E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341E9">
        <w:rPr>
          <w:rFonts w:ascii="Corbel" w:hAnsi="Corbel"/>
          <w:b w:val="0"/>
          <w:sz w:val="24"/>
          <w:szCs w:val="24"/>
        </w:rPr>
        <w:t>e,</w:t>
      </w:r>
      <w:r w:rsidRPr="008341E9">
        <w:rPr>
          <w:rFonts w:ascii="Corbel" w:hAnsi="Corbel"/>
          <w:i/>
          <w:sz w:val="24"/>
          <w:szCs w:val="24"/>
        </w:rPr>
        <w:t xml:space="preserve"> </w:t>
      </w:r>
      <w:r w:rsidRPr="008341E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341E9">
        <w:rPr>
          <w:rFonts w:ascii="Corbel" w:hAnsi="Corbel"/>
          <w:b w:val="0"/>
          <w:i/>
          <w:sz w:val="24"/>
          <w:szCs w:val="24"/>
        </w:rPr>
        <w:t>w Jednostce</w:t>
      </w:r>
    </w:p>
    <w:p w14:paraId="6369B7E3" w14:textId="77777777" w:rsidR="00A81544" w:rsidRPr="008341E9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C07AA5" w14:textId="77777777" w:rsidR="00923D7D" w:rsidRPr="008341E9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8341E9">
        <w:rPr>
          <w:rFonts w:ascii="Corbel" w:hAnsi="Corbel"/>
          <w:sz w:val="24"/>
          <w:szCs w:val="24"/>
        </w:rPr>
        <w:t>1.</w:t>
      </w:r>
      <w:r w:rsidR="00E22FBC" w:rsidRPr="008341E9">
        <w:rPr>
          <w:rFonts w:ascii="Corbel" w:hAnsi="Corbel"/>
          <w:sz w:val="24"/>
          <w:szCs w:val="24"/>
        </w:rPr>
        <w:t>1</w:t>
      </w:r>
      <w:r w:rsidRPr="008341E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341E9" w14:paraId="02B88C3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FD76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41E9">
              <w:rPr>
                <w:rFonts w:ascii="Corbel" w:hAnsi="Corbel"/>
                <w:szCs w:val="24"/>
              </w:rPr>
              <w:t>Semestr</w:t>
            </w:r>
          </w:p>
          <w:p w14:paraId="37615276" w14:textId="77777777" w:rsidR="00015B8F" w:rsidRPr="008341E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41E9">
              <w:rPr>
                <w:rFonts w:ascii="Corbel" w:hAnsi="Corbel"/>
                <w:szCs w:val="24"/>
              </w:rPr>
              <w:t>(</w:t>
            </w:r>
            <w:r w:rsidR="00363F78" w:rsidRPr="008341E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545B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41E9">
              <w:rPr>
                <w:rFonts w:ascii="Corbel" w:hAnsi="Corbel"/>
                <w:szCs w:val="24"/>
              </w:rPr>
              <w:t>Wykł</w:t>
            </w:r>
            <w:proofErr w:type="spellEnd"/>
            <w:r w:rsidRPr="008341E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F896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41E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3794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41E9">
              <w:rPr>
                <w:rFonts w:ascii="Corbel" w:hAnsi="Corbel"/>
                <w:szCs w:val="24"/>
              </w:rPr>
              <w:t>Konw</w:t>
            </w:r>
            <w:proofErr w:type="spellEnd"/>
            <w:r w:rsidRPr="008341E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2599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41E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350E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41E9">
              <w:rPr>
                <w:rFonts w:ascii="Corbel" w:hAnsi="Corbel"/>
                <w:szCs w:val="24"/>
              </w:rPr>
              <w:t>Sem</w:t>
            </w:r>
            <w:proofErr w:type="spellEnd"/>
            <w:r w:rsidRPr="008341E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FEBB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41E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F897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41E9">
              <w:rPr>
                <w:rFonts w:ascii="Corbel" w:hAnsi="Corbel"/>
                <w:szCs w:val="24"/>
              </w:rPr>
              <w:t>Prakt</w:t>
            </w:r>
            <w:proofErr w:type="spellEnd"/>
            <w:r w:rsidRPr="008341E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A816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41E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3387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341E9">
              <w:rPr>
                <w:rFonts w:ascii="Corbel" w:hAnsi="Corbel"/>
                <w:b/>
                <w:szCs w:val="24"/>
              </w:rPr>
              <w:t>Liczba pkt</w:t>
            </w:r>
            <w:r w:rsidR="00B90885" w:rsidRPr="008341E9">
              <w:rPr>
                <w:rFonts w:ascii="Corbel" w:hAnsi="Corbel"/>
                <w:b/>
                <w:szCs w:val="24"/>
              </w:rPr>
              <w:t>.</w:t>
            </w:r>
            <w:r w:rsidRPr="008341E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341E9" w14:paraId="457294B8" w14:textId="77777777" w:rsidTr="0090399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39CD" w14:textId="77777777" w:rsidR="00015B8F" w:rsidRPr="008341E9" w:rsidRDefault="00F509FB" w:rsidP="009039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582C" w14:textId="77777777" w:rsidR="00015B8F" w:rsidRPr="008341E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73B6" w14:textId="3F951E77" w:rsidR="00015B8F" w:rsidRPr="008341E9" w:rsidRDefault="005A1D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0454" w14:textId="77777777" w:rsidR="00015B8F" w:rsidRPr="008341E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E40E" w14:textId="77777777" w:rsidR="00015B8F" w:rsidRPr="008341E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C93F" w14:textId="77777777" w:rsidR="00015B8F" w:rsidRPr="008341E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5FC2" w14:textId="77777777" w:rsidR="00015B8F" w:rsidRPr="008341E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88A4" w14:textId="77777777" w:rsidR="00015B8F" w:rsidRPr="008341E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DC63" w14:textId="77777777" w:rsidR="00015B8F" w:rsidRPr="008341E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8F84" w14:textId="77777777" w:rsidR="00015B8F" w:rsidRPr="008341E9" w:rsidRDefault="00775D8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7C0218C" w14:textId="77777777" w:rsidR="0075135E" w:rsidRPr="008341E9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00D3D560" w14:textId="77777777" w:rsidR="0085747A" w:rsidRPr="008341E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>1.</w:t>
      </w:r>
      <w:r w:rsidR="00E22FBC" w:rsidRPr="008341E9">
        <w:rPr>
          <w:rFonts w:ascii="Corbel" w:hAnsi="Corbel"/>
          <w:smallCaps w:val="0"/>
          <w:szCs w:val="24"/>
        </w:rPr>
        <w:t>2</w:t>
      </w:r>
      <w:r w:rsidR="00F83B28" w:rsidRPr="008341E9">
        <w:rPr>
          <w:rFonts w:ascii="Corbel" w:hAnsi="Corbel"/>
          <w:smallCaps w:val="0"/>
          <w:szCs w:val="24"/>
        </w:rPr>
        <w:t>.</w:t>
      </w:r>
      <w:r w:rsidR="00F83B28" w:rsidRPr="008341E9">
        <w:rPr>
          <w:rFonts w:ascii="Corbel" w:hAnsi="Corbel"/>
          <w:smallCaps w:val="0"/>
          <w:szCs w:val="24"/>
        </w:rPr>
        <w:tab/>
      </w:r>
      <w:r w:rsidRPr="008341E9">
        <w:rPr>
          <w:rFonts w:ascii="Corbel" w:hAnsi="Corbel"/>
          <w:smallCaps w:val="0"/>
          <w:szCs w:val="24"/>
        </w:rPr>
        <w:t xml:space="preserve">Sposób realizacji zajęć  </w:t>
      </w:r>
    </w:p>
    <w:p w14:paraId="59AD6B5C" w14:textId="77777777" w:rsidR="0090399E" w:rsidRPr="008341E9" w:rsidRDefault="0090399E" w:rsidP="0090399E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8341E9">
        <w:rPr>
          <w:rFonts w:ascii="Corbel" w:eastAsia="MS Gothic" w:hAnsi="Corbel"/>
          <w:b w:val="0"/>
          <w:szCs w:val="24"/>
        </w:rPr>
        <w:sym w:font="Wingdings" w:char="F078"/>
      </w:r>
      <w:r w:rsidRPr="008341E9">
        <w:rPr>
          <w:rFonts w:ascii="Corbel" w:eastAsia="MS Gothic" w:hAnsi="Corbel"/>
          <w:b w:val="0"/>
          <w:szCs w:val="24"/>
        </w:rPr>
        <w:t xml:space="preserve"> </w:t>
      </w:r>
      <w:r w:rsidRPr="008341E9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CFC9E0F" w14:textId="77777777" w:rsidR="0085747A" w:rsidRPr="008341E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341E9">
        <w:rPr>
          <w:rFonts w:ascii="MS Gothic" w:eastAsia="MS Gothic" w:hAnsi="MS Gothic" w:cs="MS Gothic" w:hint="eastAsia"/>
          <w:b w:val="0"/>
          <w:szCs w:val="24"/>
        </w:rPr>
        <w:t>☐</w:t>
      </w:r>
      <w:r w:rsidRPr="008341E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248917F" w14:textId="77777777" w:rsidR="0085747A" w:rsidRPr="008341E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028C48" w14:textId="77777777" w:rsidR="00E960BB" w:rsidRPr="008341E9" w:rsidRDefault="00E22FBC" w:rsidP="0090399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 xml:space="preserve">1.3 </w:t>
      </w:r>
      <w:r w:rsidR="00F83B28" w:rsidRPr="008341E9">
        <w:rPr>
          <w:rFonts w:ascii="Corbel" w:hAnsi="Corbel"/>
          <w:smallCaps w:val="0"/>
          <w:szCs w:val="24"/>
        </w:rPr>
        <w:tab/>
      </w:r>
      <w:r w:rsidRPr="008341E9">
        <w:rPr>
          <w:rFonts w:ascii="Corbel" w:hAnsi="Corbel"/>
          <w:smallCaps w:val="0"/>
          <w:szCs w:val="24"/>
        </w:rPr>
        <w:t>For</w:t>
      </w:r>
      <w:r w:rsidR="00445970" w:rsidRPr="008341E9">
        <w:rPr>
          <w:rFonts w:ascii="Corbel" w:hAnsi="Corbel"/>
          <w:smallCaps w:val="0"/>
          <w:szCs w:val="24"/>
        </w:rPr>
        <w:t xml:space="preserve">ma zaliczenia przedmiotu </w:t>
      </w:r>
      <w:r w:rsidR="0090399E" w:rsidRPr="008341E9">
        <w:rPr>
          <w:rFonts w:ascii="Corbel" w:hAnsi="Corbel"/>
          <w:smallCaps w:val="0"/>
          <w:szCs w:val="24"/>
        </w:rPr>
        <w:t xml:space="preserve"> (z toku)</w:t>
      </w:r>
    </w:p>
    <w:p w14:paraId="6DCC6325" w14:textId="77777777" w:rsidR="0090399E" w:rsidRPr="008341E9" w:rsidRDefault="0090399E" w:rsidP="0090399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ab/>
      </w:r>
      <w:r w:rsidRPr="008341E9">
        <w:rPr>
          <w:rFonts w:ascii="Corbel" w:hAnsi="Corbel"/>
          <w:b w:val="0"/>
          <w:smallCaps w:val="0"/>
          <w:szCs w:val="24"/>
        </w:rPr>
        <w:t>zaliczenie z oceną</w:t>
      </w:r>
    </w:p>
    <w:p w14:paraId="55047D19" w14:textId="77777777" w:rsidR="00B62055" w:rsidRPr="008341E9" w:rsidRDefault="00B62055" w:rsidP="00EF0491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28400F43" w14:textId="77777777" w:rsidR="00E960BB" w:rsidRPr="008341E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341E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341E9" w14:paraId="698AEBB5" w14:textId="77777777" w:rsidTr="00745302">
        <w:tc>
          <w:tcPr>
            <w:tcW w:w="9670" w:type="dxa"/>
          </w:tcPr>
          <w:p w14:paraId="3C963563" w14:textId="77777777" w:rsidR="0002440A" w:rsidRPr="008341E9" w:rsidRDefault="0090399E" w:rsidP="0090399E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przedmiotów: </w:t>
            </w:r>
            <w:r w:rsidR="0002440A" w:rsidRPr="008341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Psychologia rozwoju </w:t>
            </w:r>
            <w:r w:rsidR="0002440A" w:rsidRPr="008341E9">
              <w:rPr>
                <w:rFonts w:ascii="Corbel" w:hAnsi="Corbel"/>
                <w:b w:val="0"/>
                <w:smallCaps w:val="0"/>
                <w:szCs w:val="24"/>
              </w:rPr>
              <w:t>człowieka, Psychologia rehabilitacji, Interdyscyplinarne studia badań nad niepełnosprawnością</w:t>
            </w:r>
            <w:r w:rsidR="002D6047"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, Kontekst prawny niepełnosprawności </w:t>
            </w:r>
          </w:p>
        </w:tc>
      </w:tr>
    </w:tbl>
    <w:p w14:paraId="1181694E" w14:textId="77777777" w:rsidR="00153C41" w:rsidRPr="008341E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B1940D" w14:textId="77777777" w:rsidR="0085747A" w:rsidRPr="008341E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341E9">
        <w:rPr>
          <w:rFonts w:ascii="Corbel" w:hAnsi="Corbel"/>
          <w:szCs w:val="24"/>
        </w:rPr>
        <w:t>3.</w:t>
      </w:r>
      <w:r w:rsidR="0085747A" w:rsidRPr="008341E9">
        <w:rPr>
          <w:rFonts w:ascii="Corbel" w:hAnsi="Corbel"/>
          <w:szCs w:val="24"/>
        </w:rPr>
        <w:t xml:space="preserve"> </w:t>
      </w:r>
      <w:r w:rsidR="00A84C85" w:rsidRPr="008341E9">
        <w:rPr>
          <w:rFonts w:ascii="Corbel" w:hAnsi="Corbel"/>
          <w:szCs w:val="24"/>
        </w:rPr>
        <w:t>cele, efekty uczenia się</w:t>
      </w:r>
      <w:r w:rsidR="0085747A" w:rsidRPr="008341E9">
        <w:rPr>
          <w:rFonts w:ascii="Corbel" w:hAnsi="Corbel"/>
          <w:szCs w:val="24"/>
        </w:rPr>
        <w:t xml:space="preserve"> , treści Programowe i stosowane metody Dydaktyczne</w:t>
      </w:r>
    </w:p>
    <w:p w14:paraId="338991D6" w14:textId="77777777" w:rsidR="00502447" w:rsidRPr="008341E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341E9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8341E9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14BD2" w:rsidRPr="008341E9" w14:paraId="6F8EE1DB" w14:textId="77777777" w:rsidTr="00614BD2">
        <w:tc>
          <w:tcPr>
            <w:tcW w:w="851" w:type="dxa"/>
            <w:vAlign w:val="center"/>
          </w:tcPr>
          <w:p w14:paraId="3FAC93C9" w14:textId="77777777" w:rsidR="00614BD2" w:rsidRPr="008341E9" w:rsidRDefault="00614BD2" w:rsidP="0090399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AAE6614" w14:textId="77777777" w:rsidR="00614BD2" w:rsidRPr="008341E9" w:rsidRDefault="00A317E9" w:rsidP="00775D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74512D" w:rsidRPr="008341E9">
              <w:rPr>
                <w:rFonts w:ascii="Corbel" w:hAnsi="Corbel"/>
                <w:b w:val="0"/>
                <w:sz w:val="24"/>
                <w:szCs w:val="24"/>
              </w:rPr>
              <w:t xml:space="preserve">z organizacyjno-prawnymi regulacjami dotyczącymi </w:t>
            </w:r>
            <w:r w:rsidR="00775D8B" w:rsidRPr="008341E9">
              <w:rPr>
                <w:rFonts w:ascii="Corbel" w:hAnsi="Corbel"/>
                <w:b w:val="0"/>
                <w:sz w:val="24"/>
                <w:szCs w:val="24"/>
              </w:rPr>
              <w:t xml:space="preserve">pracy zawodowej </w:t>
            </w:r>
            <w:r w:rsidR="0074512D" w:rsidRPr="008341E9">
              <w:rPr>
                <w:rFonts w:ascii="Corbel" w:hAnsi="Corbel"/>
                <w:b w:val="0"/>
                <w:sz w:val="24"/>
                <w:szCs w:val="24"/>
              </w:rPr>
              <w:t xml:space="preserve">osób z niepełnosprawnością </w:t>
            </w:r>
            <w:r w:rsidR="00775D8B" w:rsidRPr="008341E9">
              <w:rPr>
                <w:rFonts w:ascii="Corbel" w:hAnsi="Corbel"/>
                <w:b w:val="0"/>
                <w:sz w:val="24"/>
                <w:szCs w:val="24"/>
              </w:rPr>
              <w:t xml:space="preserve">intelektualną </w:t>
            </w:r>
            <w:r w:rsidR="0074512D" w:rsidRPr="008341E9">
              <w:rPr>
                <w:rFonts w:ascii="Corbel" w:hAnsi="Corbel"/>
                <w:b w:val="0"/>
                <w:sz w:val="24"/>
                <w:szCs w:val="24"/>
              </w:rPr>
              <w:t>w Polsce i wybranych krajach.</w:t>
            </w:r>
          </w:p>
        </w:tc>
      </w:tr>
      <w:tr w:rsidR="00614BD2" w:rsidRPr="008341E9" w14:paraId="00E7E8F0" w14:textId="77777777" w:rsidTr="00614BD2">
        <w:tc>
          <w:tcPr>
            <w:tcW w:w="851" w:type="dxa"/>
            <w:vAlign w:val="center"/>
          </w:tcPr>
          <w:p w14:paraId="577B9188" w14:textId="77777777" w:rsidR="00614BD2" w:rsidRPr="008341E9" w:rsidRDefault="00614BD2" w:rsidP="0090399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A8AFBBA" w14:textId="77777777" w:rsidR="00614BD2" w:rsidRPr="008341E9" w:rsidRDefault="00167725" w:rsidP="0074512D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8341E9">
              <w:rPr>
                <w:rFonts w:ascii="Corbel" w:hAnsi="Corbel"/>
              </w:rPr>
              <w:t xml:space="preserve">Zaznajomienie </w:t>
            </w:r>
            <w:r w:rsidR="0074512D" w:rsidRPr="008341E9">
              <w:rPr>
                <w:rFonts w:ascii="Corbel" w:hAnsi="Corbel"/>
              </w:rPr>
              <w:t xml:space="preserve">z </w:t>
            </w:r>
            <w:r w:rsidR="00180058" w:rsidRPr="008341E9">
              <w:rPr>
                <w:rFonts w:ascii="Corbel" w:hAnsi="Corbel"/>
              </w:rPr>
              <w:t xml:space="preserve">organizacjami i </w:t>
            </w:r>
            <w:r w:rsidR="0074512D" w:rsidRPr="008341E9">
              <w:rPr>
                <w:rFonts w:ascii="Corbel" w:hAnsi="Corbel"/>
              </w:rPr>
              <w:t>instytucjami działającymi</w:t>
            </w:r>
            <w:r w:rsidR="00775D8B" w:rsidRPr="008341E9">
              <w:rPr>
                <w:rFonts w:ascii="Corbel" w:hAnsi="Corbel"/>
              </w:rPr>
              <w:t xml:space="preserve"> na rzecz aktywizacji społecznej i zawodowej</w:t>
            </w:r>
            <w:r w:rsidR="0074512D" w:rsidRPr="008341E9">
              <w:rPr>
                <w:rFonts w:ascii="Corbel" w:hAnsi="Corbel"/>
              </w:rPr>
              <w:t xml:space="preserve"> osób</w:t>
            </w:r>
            <w:r w:rsidR="00775D8B" w:rsidRPr="008341E9">
              <w:rPr>
                <w:rFonts w:ascii="Corbel" w:hAnsi="Corbel"/>
              </w:rPr>
              <w:t xml:space="preserve"> z niepełnosprawnością intelektualną </w:t>
            </w:r>
          </w:p>
        </w:tc>
      </w:tr>
      <w:tr w:rsidR="00614BD2" w:rsidRPr="008341E9" w14:paraId="19E80A89" w14:textId="77777777" w:rsidTr="00614BD2">
        <w:tc>
          <w:tcPr>
            <w:tcW w:w="851" w:type="dxa"/>
            <w:vAlign w:val="center"/>
          </w:tcPr>
          <w:p w14:paraId="5BDFF4E9" w14:textId="77777777" w:rsidR="00614BD2" w:rsidRPr="008341E9" w:rsidRDefault="00614BD2" w:rsidP="0090399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9C3718D" w14:textId="77777777" w:rsidR="00614BD2" w:rsidRPr="008341E9" w:rsidRDefault="00180058" w:rsidP="00775D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 xml:space="preserve">Zapoznanie ze współczesnymi trendami i możliwościami </w:t>
            </w:r>
            <w:r w:rsidR="00775D8B" w:rsidRPr="008341E9">
              <w:rPr>
                <w:rFonts w:ascii="Corbel" w:hAnsi="Corbel"/>
                <w:b w:val="0"/>
                <w:sz w:val="24"/>
                <w:szCs w:val="24"/>
              </w:rPr>
              <w:t xml:space="preserve">pracy </w:t>
            </w:r>
            <w:r w:rsidRPr="008341E9">
              <w:rPr>
                <w:rFonts w:ascii="Corbel" w:hAnsi="Corbel"/>
                <w:b w:val="0"/>
                <w:sz w:val="24"/>
                <w:szCs w:val="24"/>
              </w:rPr>
              <w:t>zawod</w:t>
            </w:r>
            <w:r w:rsidR="00775D8B" w:rsidRPr="008341E9">
              <w:rPr>
                <w:rFonts w:ascii="Corbel" w:hAnsi="Corbel"/>
                <w:b w:val="0"/>
                <w:sz w:val="24"/>
                <w:szCs w:val="24"/>
              </w:rPr>
              <w:t>owej osób z niepełnosprawnością intelektualną</w:t>
            </w:r>
            <w:r w:rsidR="002C4F10" w:rsidRPr="008341E9">
              <w:rPr>
                <w:rFonts w:ascii="Corbel" w:hAnsi="Corbel"/>
                <w:b w:val="0"/>
                <w:sz w:val="24"/>
                <w:szCs w:val="24"/>
              </w:rPr>
              <w:t>, w tym pracy na otwartym rynku</w:t>
            </w:r>
            <w:r w:rsidR="00775D8B" w:rsidRPr="008341E9">
              <w:rPr>
                <w:rFonts w:ascii="Corbel" w:hAnsi="Corbel"/>
                <w:b w:val="0"/>
                <w:sz w:val="24"/>
                <w:szCs w:val="24"/>
              </w:rPr>
              <w:t xml:space="preserve"> oraz aktywnego spędzania czasu wolnego </w:t>
            </w:r>
          </w:p>
        </w:tc>
      </w:tr>
      <w:tr w:rsidR="00180058" w:rsidRPr="008341E9" w14:paraId="70083AC0" w14:textId="77777777" w:rsidTr="00614BD2">
        <w:tc>
          <w:tcPr>
            <w:tcW w:w="851" w:type="dxa"/>
            <w:vAlign w:val="center"/>
          </w:tcPr>
          <w:p w14:paraId="75E8FB37" w14:textId="77777777" w:rsidR="00180058" w:rsidRPr="008341E9" w:rsidRDefault="00180058" w:rsidP="0090399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5FA57D5" w14:textId="77777777" w:rsidR="00180058" w:rsidRPr="008341E9" w:rsidRDefault="00180058" w:rsidP="00EC4F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Analiza trudności, barier, stereotypów</w:t>
            </w:r>
            <w:r w:rsidR="002C4F10" w:rsidRPr="008341E9">
              <w:rPr>
                <w:rFonts w:ascii="Corbel" w:hAnsi="Corbel"/>
                <w:b w:val="0"/>
                <w:sz w:val="24"/>
                <w:szCs w:val="24"/>
              </w:rPr>
              <w:t xml:space="preserve"> w dostępie do </w:t>
            </w:r>
            <w:r w:rsidR="00EC4F8E" w:rsidRPr="008341E9">
              <w:rPr>
                <w:rFonts w:ascii="Corbel" w:hAnsi="Corbel"/>
                <w:b w:val="0"/>
                <w:sz w:val="24"/>
                <w:szCs w:val="24"/>
              </w:rPr>
              <w:t>pracy i korzystnych form spędzania czasu wolnego</w:t>
            </w:r>
            <w:r w:rsidR="00A8365B" w:rsidRPr="008341E9">
              <w:rPr>
                <w:rFonts w:ascii="Corbel" w:hAnsi="Corbel"/>
                <w:b w:val="0"/>
                <w:sz w:val="24"/>
                <w:szCs w:val="24"/>
              </w:rPr>
              <w:t xml:space="preserve"> przez osoby z niepełnosprawnością intelektualną.</w:t>
            </w:r>
          </w:p>
        </w:tc>
      </w:tr>
    </w:tbl>
    <w:p w14:paraId="06C2D6AF" w14:textId="77777777" w:rsidR="009C1138" w:rsidRPr="008341E9" w:rsidRDefault="009C1138" w:rsidP="002D0DF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B29FA8" w14:textId="77777777" w:rsidR="00EE064D" w:rsidRPr="008341E9" w:rsidRDefault="009F4610" w:rsidP="0090399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341E9">
        <w:rPr>
          <w:rFonts w:ascii="Corbel" w:hAnsi="Corbel"/>
          <w:b/>
          <w:sz w:val="24"/>
          <w:szCs w:val="24"/>
        </w:rPr>
        <w:t xml:space="preserve">3.2 </w:t>
      </w:r>
      <w:r w:rsidR="001D7B54" w:rsidRPr="008341E9">
        <w:rPr>
          <w:rFonts w:ascii="Corbel" w:hAnsi="Corbel"/>
          <w:b/>
          <w:sz w:val="24"/>
          <w:szCs w:val="24"/>
        </w:rPr>
        <w:t xml:space="preserve">Efekty </w:t>
      </w:r>
      <w:r w:rsidR="00C05F44" w:rsidRPr="008341E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341E9">
        <w:rPr>
          <w:rFonts w:ascii="Corbel" w:hAnsi="Corbel"/>
          <w:b/>
          <w:sz w:val="24"/>
          <w:szCs w:val="24"/>
        </w:rPr>
        <w:t>dla przedmiotu</w:t>
      </w:r>
      <w:r w:rsidR="00445970" w:rsidRPr="008341E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6003"/>
        <w:gridCol w:w="1942"/>
      </w:tblGrid>
      <w:tr w:rsidR="002B76B0" w:rsidRPr="008341E9" w14:paraId="2AD0B2A8" w14:textId="77777777" w:rsidTr="00CC75C6">
        <w:tc>
          <w:tcPr>
            <w:tcW w:w="1701" w:type="dxa"/>
            <w:vAlign w:val="center"/>
          </w:tcPr>
          <w:p w14:paraId="0A97A3B1" w14:textId="77777777" w:rsidR="002B76B0" w:rsidRPr="008341E9" w:rsidRDefault="002B76B0" w:rsidP="00CC75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766F7485" w14:textId="77777777" w:rsidR="002B76B0" w:rsidRPr="008341E9" w:rsidRDefault="002B76B0" w:rsidP="00CC75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50" w:type="dxa"/>
            <w:vAlign w:val="center"/>
          </w:tcPr>
          <w:p w14:paraId="2CD60D80" w14:textId="77777777" w:rsidR="002B76B0" w:rsidRPr="008341E9" w:rsidRDefault="002B76B0" w:rsidP="00CC75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341E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B76B0" w:rsidRPr="008341E9" w14:paraId="7DC74366" w14:textId="77777777" w:rsidTr="00CC75C6">
        <w:tc>
          <w:tcPr>
            <w:tcW w:w="1701" w:type="dxa"/>
            <w:vAlign w:val="center"/>
          </w:tcPr>
          <w:p w14:paraId="236291A1" w14:textId="77777777" w:rsidR="002B76B0" w:rsidRPr="008341E9" w:rsidRDefault="002B76B0" w:rsidP="00CC75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1779829E" w14:textId="77777777" w:rsidR="002B76B0" w:rsidRPr="008341E9" w:rsidRDefault="002B76B0" w:rsidP="00CC75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50" w:type="dxa"/>
            <w:vAlign w:val="center"/>
          </w:tcPr>
          <w:p w14:paraId="2B94928F" w14:textId="77777777" w:rsidR="002B76B0" w:rsidRPr="008341E9" w:rsidRDefault="002B76B0" w:rsidP="00CC75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B76B0" w:rsidRPr="008341E9" w14:paraId="1C1F4216" w14:textId="77777777" w:rsidTr="00CC75C6">
        <w:tc>
          <w:tcPr>
            <w:tcW w:w="1701" w:type="dxa"/>
            <w:vAlign w:val="center"/>
          </w:tcPr>
          <w:p w14:paraId="60719CE2" w14:textId="77777777" w:rsidR="002B76B0" w:rsidRPr="00F136A5" w:rsidRDefault="002B76B0" w:rsidP="00CC75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36A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vAlign w:val="center"/>
          </w:tcPr>
          <w:p w14:paraId="019C7B9F" w14:textId="77777777" w:rsidR="002B76B0" w:rsidRPr="00F136A5" w:rsidRDefault="002B76B0" w:rsidP="00CC75C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W zakresie wiedzy student zna i rozumie:</w:t>
            </w:r>
          </w:p>
          <w:p w14:paraId="6B3F3D5A" w14:textId="77777777" w:rsidR="002B76B0" w:rsidRPr="00F136A5" w:rsidRDefault="002B76B0" w:rsidP="00CC75C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 xml:space="preserve">E.1I.W4. kulturowe i społeczne aspekty niepełnosprawności intelektualnej; uwarunkowania jakości życia osób z niepełnosprawnością intelektualną – rolę czynników społeczno-kulturowych; strategie </w:t>
            </w:r>
            <w:proofErr w:type="spellStart"/>
            <w:r w:rsidRPr="00F136A5">
              <w:rPr>
                <w:rFonts w:ascii="Corbel" w:hAnsi="Corbel"/>
                <w:sz w:val="24"/>
                <w:szCs w:val="24"/>
              </w:rPr>
              <w:t>destygmatyzacji</w:t>
            </w:r>
            <w:proofErr w:type="spellEnd"/>
            <w:r w:rsidRPr="00F136A5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F136A5">
              <w:rPr>
                <w:rFonts w:ascii="Corbel" w:hAnsi="Corbel"/>
                <w:sz w:val="24"/>
                <w:szCs w:val="24"/>
              </w:rPr>
              <w:t>destereotypizacji</w:t>
            </w:r>
            <w:proofErr w:type="spellEnd"/>
            <w:r w:rsidRPr="00F136A5">
              <w:rPr>
                <w:rFonts w:ascii="Corbel" w:hAnsi="Corbel"/>
                <w:sz w:val="24"/>
                <w:szCs w:val="24"/>
              </w:rPr>
              <w:t xml:space="preserve"> osób z niepełnosprawnością intelektualną w kontekście rozwiązań rehabilitacyjnych, edukacyjnych, terapeutycznych; zasady partycypacji społecznej jako legitymizacji praw osób z niepełnosprawnością intelektualną.</w:t>
            </w:r>
          </w:p>
        </w:tc>
        <w:tc>
          <w:tcPr>
            <w:tcW w:w="1950" w:type="dxa"/>
            <w:vAlign w:val="center"/>
          </w:tcPr>
          <w:p w14:paraId="7421A78B" w14:textId="77777777" w:rsidR="002B76B0" w:rsidRPr="00F136A5" w:rsidRDefault="002B76B0" w:rsidP="00CC75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PS.W1.</w:t>
            </w:r>
          </w:p>
          <w:p w14:paraId="4A2582FF" w14:textId="77777777" w:rsidR="002B76B0" w:rsidRPr="00F136A5" w:rsidRDefault="002B76B0" w:rsidP="00CC75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36A5">
              <w:rPr>
                <w:rFonts w:ascii="Corbel" w:hAnsi="Corbel"/>
                <w:b w:val="0"/>
                <w:szCs w:val="24"/>
              </w:rPr>
              <w:t>PS.W2.</w:t>
            </w:r>
          </w:p>
        </w:tc>
      </w:tr>
      <w:tr w:rsidR="002B76B0" w:rsidRPr="008341E9" w14:paraId="4EBB44C6" w14:textId="77777777" w:rsidTr="00CC75C6">
        <w:trPr>
          <w:trHeight w:val="844"/>
        </w:trPr>
        <w:tc>
          <w:tcPr>
            <w:tcW w:w="1701" w:type="dxa"/>
            <w:vAlign w:val="center"/>
          </w:tcPr>
          <w:p w14:paraId="76370A79" w14:textId="77777777" w:rsidR="002B76B0" w:rsidRPr="00F136A5" w:rsidRDefault="002B76B0" w:rsidP="00CC75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36A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899C4E9" w14:textId="77777777" w:rsidR="002B76B0" w:rsidRPr="00F136A5" w:rsidRDefault="002B76B0" w:rsidP="00CC75C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W zakresie umiejętności student potrafi:</w:t>
            </w:r>
          </w:p>
          <w:p w14:paraId="7E23E958" w14:textId="77777777" w:rsidR="002B76B0" w:rsidRPr="00F136A5" w:rsidRDefault="002B76B0" w:rsidP="00CC75C6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 xml:space="preserve">E.1I.U4. analizować kulturowe i społeczne aspekty niepełnosprawności intelektualnej; określać jakość życia osób z niepełnosprawnością intelektualną, w tym rolę czynników społeczno-kulturowych; prezentować strategie </w:t>
            </w:r>
            <w:proofErr w:type="spellStart"/>
            <w:r w:rsidRPr="00F136A5">
              <w:rPr>
                <w:rFonts w:ascii="Corbel" w:hAnsi="Corbel"/>
                <w:sz w:val="24"/>
                <w:szCs w:val="24"/>
              </w:rPr>
              <w:t>destygmatyzacji</w:t>
            </w:r>
            <w:proofErr w:type="spellEnd"/>
            <w:r w:rsidRPr="00F136A5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F136A5">
              <w:rPr>
                <w:rFonts w:ascii="Corbel" w:hAnsi="Corbel"/>
                <w:sz w:val="24"/>
                <w:szCs w:val="24"/>
              </w:rPr>
              <w:t>destereotypizacji</w:t>
            </w:r>
            <w:proofErr w:type="spellEnd"/>
            <w:r w:rsidRPr="00F136A5">
              <w:rPr>
                <w:rFonts w:ascii="Corbel" w:hAnsi="Corbel"/>
                <w:sz w:val="24"/>
                <w:szCs w:val="24"/>
              </w:rPr>
              <w:t xml:space="preserve"> osób z niepełnosprawnością intelektualną w kontekście rozwiązań rehabilitacyjnych, edukacyjnych, terapeutycznych; analizować partycypację społeczną jako legitymizację praw osób z niepełnosprawnością intelektualną.</w:t>
            </w:r>
          </w:p>
        </w:tc>
        <w:tc>
          <w:tcPr>
            <w:tcW w:w="1950" w:type="dxa"/>
            <w:vAlign w:val="center"/>
          </w:tcPr>
          <w:p w14:paraId="42BBD8D8" w14:textId="77777777" w:rsidR="002B76B0" w:rsidRPr="00F136A5" w:rsidRDefault="002B76B0" w:rsidP="00CC75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B7AA452" w14:textId="77777777" w:rsidR="002B76B0" w:rsidRPr="00F136A5" w:rsidRDefault="002B76B0" w:rsidP="00CC75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PS.U1.</w:t>
            </w:r>
          </w:p>
          <w:p w14:paraId="6AFEAD10" w14:textId="77777777" w:rsidR="002B76B0" w:rsidRPr="00F136A5" w:rsidRDefault="002B76B0" w:rsidP="00CC75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PS.U2.</w:t>
            </w:r>
          </w:p>
          <w:p w14:paraId="47421F65" w14:textId="77777777" w:rsidR="002B76B0" w:rsidRPr="00F136A5" w:rsidRDefault="002B76B0" w:rsidP="00CC75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2B76B0" w:rsidRPr="008341E9" w14:paraId="2849357F" w14:textId="77777777" w:rsidTr="00CC75C6">
        <w:tc>
          <w:tcPr>
            <w:tcW w:w="1701" w:type="dxa"/>
            <w:vAlign w:val="center"/>
          </w:tcPr>
          <w:p w14:paraId="014A4D08" w14:textId="77777777" w:rsidR="002B76B0" w:rsidRPr="00F136A5" w:rsidRDefault="002B76B0" w:rsidP="00CC75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EK_</w:t>
            </w:r>
            <w:r w:rsidRPr="00F136A5">
              <w:rPr>
                <w:rFonts w:ascii="Corbel" w:hAnsi="Corbel"/>
                <w:smallCaps/>
                <w:sz w:val="24"/>
                <w:szCs w:val="24"/>
              </w:rPr>
              <w:t>03</w:t>
            </w:r>
          </w:p>
        </w:tc>
        <w:tc>
          <w:tcPr>
            <w:tcW w:w="6096" w:type="dxa"/>
          </w:tcPr>
          <w:p w14:paraId="1A79CB01" w14:textId="77777777" w:rsidR="002B76B0" w:rsidRPr="00F136A5" w:rsidRDefault="002B76B0" w:rsidP="00CC75C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W zakresie kompetencji społecznych student jest gotów do:</w:t>
            </w:r>
          </w:p>
          <w:p w14:paraId="4D6DA773" w14:textId="77777777" w:rsidR="002B76B0" w:rsidRPr="00F136A5" w:rsidRDefault="002B76B0" w:rsidP="00CC75C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E.1I.K1. autorefleksji nad rozwojem zawodowym.</w:t>
            </w:r>
          </w:p>
        </w:tc>
        <w:tc>
          <w:tcPr>
            <w:tcW w:w="1950" w:type="dxa"/>
            <w:vAlign w:val="center"/>
          </w:tcPr>
          <w:p w14:paraId="02BDD410" w14:textId="77777777" w:rsidR="002B76B0" w:rsidRPr="00F136A5" w:rsidRDefault="002B76B0" w:rsidP="00CC75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PS.K2.</w:t>
            </w:r>
          </w:p>
          <w:p w14:paraId="477D2D8C" w14:textId="77777777" w:rsidR="002B76B0" w:rsidRPr="00F136A5" w:rsidRDefault="002B76B0" w:rsidP="00CC75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2B76B0" w:rsidRPr="008341E9" w14:paraId="73314F75" w14:textId="77777777" w:rsidTr="00CC75C6">
        <w:tc>
          <w:tcPr>
            <w:tcW w:w="1701" w:type="dxa"/>
            <w:vAlign w:val="center"/>
          </w:tcPr>
          <w:p w14:paraId="1B960741" w14:textId="77777777" w:rsidR="002B76B0" w:rsidRPr="00F136A5" w:rsidRDefault="002B76B0" w:rsidP="00CC75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EK_</w:t>
            </w:r>
            <w:r w:rsidRPr="00F136A5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6096" w:type="dxa"/>
          </w:tcPr>
          <w:p w14:paraId="65A11257" w14:textId="77777777" w:rsidR="002B76B0" w:rsidRPr="00F136A5" w:rsidRDefault="002B76B0" w:rsidP="00CC75C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E.1I.K2. wykorzystania zdobytej wiedzy do analizy zdarzeń pedagogicznych.</w:t>
            </w:r>
          </w:p>
        </w:tc>
        <w:tc>
          <w:tcPr>
            <w:tcW w:w="1950" w:type="dxa"/>
            <w:vAlign w:val="center"/>
          </w:tcPr>
          <w:p w14:paraId="6F49899D" w14:textId="77777777" w:rsidR="002B76B0" w:rsidRPr="00F136A5" w:rsidRDefault="002B76B0" w:rsidP="00CC75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136A5">
              <w:rPr>
                <w:rFonts w:ascii="Corbel" w:hAnsi="Corbel"/>
                <w:sz w:val="24"/>
                <w:szCs w:val="24"/>
              </w:rPr>
              <w:t>PS.K3.</w:t>
            </w:r>
          </w:p>
        </w:tc>
      </w:tr>
    </w:tbl>
    <w:p w14:paraId="5BD3ECC0" w14:textId="77777777" w:rsidR="00824DE6" w:rsidRPr="008341E9" w:rsidRDefault="00824DE6" w:rsidP="00824DE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C2E579E" w14:textId="77777777" w:rsidR="0090399E" w:rsidRPr="008341E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341E9">
        <w:rPr>
          <w:rFonts w:ascii="Corbel" w:hAnsi="Corbel"/>
          <w:b/>
          <w:sz w:val="24"/>
          <w:szCs w:val="24"/>
        </w:rPr>
        <w:t>3.3</w:t>
      </w:r>
      <w:r w:rsidR="001D7B54" w:rsidRPr="008341E9">
        <w:rPr>
          <w:rFonts w:ascii="Corbel" w:hAnsi="Corbel"/>
          <w:b/>
          <w:sz w:val="24"/>
          <w:szCs w:val="24"/>
        </w:rPr>
        <w:t xml:space="preserve"> </w:t>
      </w:r>
      <w:r w:rsidR="0085747A" w:rsidRPr="008341E9">
        <w:rPr>
          <w:rFonts w:ascii="Corbel" w:hAnsi="Corbel"/>
          <w:b/>
          <w:sz w:val="24"/>
          <w:szCs w:val="24"/>
        </w:rPr>
        <w:t>T</w:t>
      </w:r>
      <w:r w:rsidR="001D7B54" w:rsidRPr="008341E9">
        <w:rPr>
          <w:rFonts w:ascii="Corbel" w:hAnsi="Corbel"/>
          <w:b/>
          <w:sz w:val="24"/>
          <w:szCs w:val="24"/>
        </w:rPr>
        <w:t>reści programowe</w:t>
      </w:r>
    </w:p>
    <w:p w14:paraId="48E42862" w14:textId="77777777" w:rsidR="0090399E" w:rsidRPr="008341E9" w:rsidRDefault="0085747A" w:rsidP="00DA554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341E9">
        <w:rPr>
          <w:rFonts w:ascii="Corbel" w:hAnsi="Corbel"/>
          <w:sz w:val="24"/>
          <w:szCs w:val="24"/>
        </w:rPr>
        <w:t xml:space="preserve">Problematyka wykładu </w:t>
      </w:r>
      <w:r w:rsidR="00DA554A" w:rsidRPr="008341E9">
        <w:rPr>
          <w:rFonts w:ascii="Corbel" w:hAnsi="Corbel"/>
          <w:sz w:val="24"/>
          <w:szCs w:val="24"/>
        </w:rPr>
        <w:t xml:space="preserve">- </w:t>
      </w:r>
      <w:r w:rsidR="0090399E" w:rsidRPr="008341E9">
        <w:rPr>
          <w:rFonts w:ascii="Corbel" w:hAnsi="Corbel"/>
          <w:sz w:val="24"/>
          <w:szCs w:val="24"/>
        </w:rPr>
        <w:t>nie dotyczy</w:t>
      </w:r>
    </w:p>
    <w:p w14:paraId="73EE054D" w14:textId="77777777" w:rsidR="00490F0F" w:rsidRPr="008341E9" w:rsidRDefault="0085747A" w:rsidP="00A8365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341E9">
        <w:rPr>
          <w:rFonts w:ascii="Corbel" w:hAnsi="Corbel"/>
          <w:sz w:val="24"/>
          <w:szCs w:val="24"/>
        </w:rPr>
        <w:t>Prob</w:t>
      </w:r>
      <w:r w:rsidR="00E164FF" w:rsidRPr="008341E9"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341E9" w14:paraId="0E60A950" w14:textId="77777777" w:rsidTr="00923D7D">
        <w:tc>
          <w:tcPr>
            <w:tcW w:w="9639" w:type="dxa"/>
          </w:tcPr>
          <w:p w14:paraId="0D4E42AD" w14:textId="77777777" w:rsidR="0085747A" w:rsidRPr="008341E9" w:rsidRDefault="0085747A" w:rsidP="00F53C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8341E9">
              <w:rPr>
                <w:rFonts w:ascii="Corbel" w:hAnsi="Corbel"/>
                <w:b/>
                <w:sz w:val="24"/>
                <w:szCs w:val="24"/>
              </w:rPr>
              <w:lastRenderedPageBreak/>
              <w:t>Treści merytoryczne</w:t>
            </w:r>
            <w:r w:rsidR="0090399E" w:rsidRPr="008341E9">
              <w:rPr>
                <w:rFonts w:ascii="Corbel" w:hAnsi="Corbel"/>
                <w:b/>
                <w:sz w:val="24"/>
                <w:szCs w:val="24"/>
              </w:rPr>
              <w:t>:</w:t>
            </w:r>
          </w:p>
        </w:tc>
      </w:tr>
      <w:tr w:rsidR="00FC1098" w:rsidRPr="008341E9" w14:paraId="5B8CB92C" w14:textId="77777777" w:rsidTr="00923D7D">
        <w:tc>
          <w:tcPr>
            <w:tcW w:w="9639" w:type="dxa"/>
          </w:tcPr>
          <w:p w14:paraId="2D4C19F6" w14:textId="29FF6581" w:rsidR="00FC1098" w:rsidRPr="008341E9" w:rsidRDefault="00AC07CC" w:rsidP="0090399E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Aktywizacja sp</w:t>
            </w:r>
            <w:r w:rsidR="00214213" w:rsidRPr="008341E9">
              <w:rPr>
                <w:rFonts w:ascii="Corbel" w:hAnsi="Corbel"/>
                <w:sz w:val="24"/>
                <w:szCs w:val="24"/>
              </w:rPr>
              <w:t>ołeczno</w:t>
            </w:r>
            <w:r w:rsidR="002B76B0">
              <w:rPr>
                <w:rFonts w:ascii="Corbel" w:hAnsi="Corbel"/>
                <w:sz w:val="24"/>
                <w:szCs w:val="24"/>
              </w:rPr>
              <w:t>-</w:t>
            </w:r>
            <w:r w:rsidR="00214213" w:rsidRPr="008341E9">
              <w:rPr>
                <w:rFonts w:ascii="Corbel" w:hAnsi="Corbel"/>
                <w:sz w:val="24"/>
                <w:szCs w:val="24"/>
              </w:rPr>
              <w:t xml:space="preserve">zawodowa </w:t>
            </w:r>
            <w:r w:rsidR="00E164FF" w:rsidRPr="008341E9">
              <w:rPr>
                <w:rFonts w:ascii="Corbel" w:hAnsi="Corbel"/>
                <w:sz w:val="24"/>
                <w:szCs w:val="24"/>
              </w:rPr>
              <w:t xml:space="preserve">osób z niepełnosprawnością intelektualną </w:t>
            </w:r>
            <w:r w:rsidR="00214213" w:rsidRPr="008341E9">
              <w:rPr>
                <w:rFonts w:ascii="Corbel" w:hAnsi="Corbel"/>
                <w:sz w:val="24"/>
                <w:szCs w:val="24"/>
              </w:rPr>
              <w:t>w warsztatach terapii z</w:t>
            </w:r>
            <w:r w:rsidRPr="008341E9">
              <w:rPr>
                <w:rFonts w:ascii="Corbel" w:hAnsi="Corbel"/>
                <w:sz w:val="24"/>
                <w:szCs w:val="24"/>
              </w:rPr>
              <w:t>ajęciowej</w:t>
            </w:r>
            <w:r w:rsidR="00717E45" w:rsidRPr="008341E9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765E03" w:rsidRPr="008341E9" w14:paraId="24D1F343" w14:textId="77777777" w:rsidTr="00923D7D">
        <w:tc>
          <w:tcPr>
            <w:tcW w:w="9639" w:type="dxa"/>
          </w:tcPr>
          <w:p w14:paraId="40A8BFC6" w14:textId="77777777" w:rsidR="00765E03" w:rsidRPr="008341E9" w:rsidRDefault="00214213" w:rsidP="0090399E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Aktywizacja społeczna </w:t>
            </w:r>
            <w:r w:rsidR="00E164FF" w:rsidRPr="008341E9">
              <w:rPr>
                <w:rFonts w:ascii="Corbel" w:hAnsi="Corbel"/>
                <w:sz w:val="24"/>
                <w:szCs w:val="24"/>
              </w:rPr>
              <w:t xml:space="preserve">osób z niepełnosprawnością intelektualną </w:t>
            </w:r>
            <w:r w:rsidRPr="008341E9">
              <w:rPr>
                <w:rFonts w:ascii="Corbel" w:hAnsi="Corbel"/>
                <w:sz w:val="24"/>
                <w:szCs w:val="24"/>
              </w:rPr>
              <w:t>w środowiskowych domach samopomocy</w:t>
            </w:r>
            <w:r w:rsidR="007F2F41" w:rsidRPr="008341E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336FE" w:rsidRPr="008341E9" w14:paraId="09FAA93F" w14:textId="77777777" w:rsidTr="00923D7D">
        <w:tc>
          <w:tcPr>
            <w:tcW w:w="9639" w:type="dxa"/>
          </w:tcPr>
          <w:p w14:paraId="256E0D22" w14:textId="77777777" w:rsidR="00D336FE" w:rsidRPr="008341E9" w:rsidRDefault="00214213" w:rsidP="0090399E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Zakład aktywności zawodowej </w:t>
            </w:r>
            <w:r w:rsidR="00E164FF" w:rsidRPr="008341E9">
              <w:rPr>
                <w:rFonts w:ascii="Corbel" w:hAnsi="Corbel"/>
                <w:sz w:val="24"/>
                <w:szCs w:val="24"/>
              </w:rPr>
              <w:t xml:space="preserve">jako miejsce pracy </w:t>
            </w:r>
            <w:r w:rsidRPr="008341E9">
              <w:rPr>
                <w:rFonts w:ascii="Corbel" w:hAnsi="Corbel"/>
                <w:sz w:val="24"/>
                <w:szCs w:val="24"/>
              </w:rPr>
              <w:t>osób z niepełnosprawnością</w:t>
            </w:r>
            <w:r w:rsidR="00E164FF" w:rsidRPr="008341E9">
              <w:rPr>
                <w:rFonts w:ascii="Corbel" w:hAnsi="Corbel"/>
                <w:sz w:val="24"/>
                <w:szCs w:val="24"/>
              </w:rPr>
              <w:t xml:space="preserve"> intelektualną</w:t>
            </w:r>
            <w:r w:rsidR="009A0750" w:rsidRPr="008341E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22F95" w:rsidRPr="008341E9" w14:paraId="37706231" w14:textId="77777777" w:rsidTr="00923D7D">
        <w:tc>
          <w:tcPr>
            <w:tcW w:w="9639" w:type="dxa"/>
          </w:tcPr>
          <w:p w14:paraId="703B8BD5" w14:textId="77777777" w:rsidR="00122F95" w:rsidRPr="008341E9" w:rsidRDefault="00122F95" w:rsidP="0090399E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Czas wolny - ujęcie kulturowe i społeczne dotyczące jakości życia osób z niepełnosprawnością intelektualną. Formy spędzania wolnego czasu, możliwości, bariery,</w:t>
            </w:r>
            <w:r w:rsidR="007F2F41" w:rsidRPr="008341E9">
              <w:rPr>
                <w:rFonts w:ascii="Corbel" w:hAnsi="Corbel"/>
                <w:sz w:val="24"/>
                <w:szCs w:val="24"/>
              </w:rPr>
              <w:t xml:space="preserve"> strategie </w:t>
            </w:r>
            <w:proofErr w:type="spellStart"/>
            <w:r w:rsidR="007F2F41" w:rsidRPr="008341E9">
              <w:rPr>
                <w:rFonts w:ascii="Corbel" w:hAnsi="Corbel"/>
                <w:sz w:val="24"/>
                <w:szCs w:val="24"/>
              </w:rPr>
              <w:t>destygmatyzacji</w:t>
            </w:r>
            <w:proofErr w:type="spellEnd"/>
            <w:r w:rsidR="007F2F41" w:rsidRPr="008341E9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="007F2F41" w:rsidRPr="008341E9">
              <w:rPr>
                <w:rFonts w:ascii="Corbel" w:hAnsi="Corbel"/>
                <w:sz w:val="24"/>
                <w:szCs w:val="24"/>
              </w:rPr>
              <w:t>destereotypizacji</w:t>
            </w:r>
            <w:proofErr w:type="spellEnd"/>
            <w:r w:rsidR="009A0750" w:rsidRPr="008341E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470FE" w:rsidRPr="008341E9" w14:paraId="0B27C8FB" w14:textId="77777777" w:rsidTr="00923D7D">
        <w:tc>
          <w:tcPr>
            <w:tcW w:w="9639" w:type="dxa"/>
          </w:tcPr>
          <w:p w14:paraId="6D73B65C" w14:textId="77777777" w:rsidR="008470FE" w:rsidRPr="008341E9" w:rsidRDefault="008470FE" w:rsidP="009039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Czas wolny w instytucjach całodobowego pobytu. </w:t>
            </w:r>
            <w:r w:rsidR="008A5DDD" w:rsidRPr="008341E9">
              <w:rPr>
                <w:rFonts w:ascii="Corbel" w:hAnsi="Corbel"/>
                <w:sz w:val="24"/>
                <w:szCs w:val="24"/>
              </w:rPr>
              <w:t>Uwarunkowania, s</w:t>
            </w:r>
            <w:r w:rsidRPr="008341E9">
              <w:rPr>
                <w:rFonts w:ascii="Corbel" w:hAnsi="Corbel"/>
                <w:sz w:val="24"/>
                <w:szCs w:val="24"/>
              </w:rPr>
              <w:t>trategie, możliwości, bariery</w:t>
            </w:r>
            <w:r w:rsidR="008A5DDD" w:rsidRPr="008341E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336FE" w:rsidRPr="008341E9" w14:paraId="50111BF5" w14:textId="77777777" w:rsidTr="00923D7D">
        <w:tc>
          <w:tcPr>
            <w:tcW w:w="9639" w:type="dxa"/>
          </w:tcPr>
          <w:p w14:paraId="10560BD8" w14:textId="77777777" w:rsidR="00D336FE" w:rsidRPr="008341E9" w:rsidRDefault="00E613F8" w:rsidP="0090399E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Organizacje pozarządowe działające na rzecz akt</w:t>
            </w:r>
            <w:r w:rsidR="0092401C" w:rsidRPr="008341E9">
              <w:rPr>
                <w:rFonts w:ascii="Corbel" w:hAnsi="Corbel"/>
                <w:sz w:val="24"/>
                <w:szCs w:val="24"/>
              </w:rPr>
              <w:t>ywizacji społecznej i podejmowania pracy przez osoby z niepełnosprawnością intelektualną. Programy i dobre praktyki</w:t>
            </w:r>
            <w:r w:rsidR="008470FE" w:rsidRPr="008341E9">
              <w:rPr>
                <w:rFonts w:ascii="Corbel" w:hAnsi="Corbel"/>
                <w:sz w:val="24"/>
                <w:szCs w:val="24"/>
              </w:rPr>
              <w:t xml:space="preserve"> (asystentura)</w:t>
            </w:r>
            <w:r w:rsidR="009A0750" w:rsidRPr="008341E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336FE" w:rsidRPr="008341E9" w14:paraId="7DBA52CE" w14:textId="77777777" w:rsidTr="00923D7D">
        <w:tc>
          <w:tcPr>
            <w:tcW w:w="9639" w:type="dxa"/>
          </w:tcPr>
          <w:p w14:paraId="3B6A7293" w14:textId="77777777" w:rsidR="00D336FE" w:rsidRPr="008341E9" w:rsidRDefault="00630715" w:rsidP="0090399E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Kompetencje specjalisty w zakresie rozpoznawania możliwości funkcjonalnych i predyspozycji osób z niepełnosprawnością intelektualną w zakresie pracy i spędzania czasu wolnego. </w:t>
            </w:r>
          </w:p>
        </w:tc>
      </w:tr>
    </w:tbl>
    <w:p w14:paraId="7007AE21" w14:textId="77777777" w:rsidR="00F53C6A" w:rsidRPr="008341E9" w:rsidRDefault="00F53C6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B02D95" w14:textId="77777777" w:rsidR="00AE49A4" w:rsidRPr="008341E9" w:rsidRDefault="009F4610" w:rsidP="0063071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>3.4 Metody dydaktyczne</w:t>
      </w:r>
      <w:r w:rsidRPr="008341E9">
        <w:rPr>
          <w:rFonts w:ascii="Corbel" w:hAnsi="Corbel"/>
          <w:b w:val="0"/>
          <w:smallCaps w:val="0"/>
          <w:szCs w:val="24"/>
        </w:rPr>
        <w:t xml:space="preserve"> </w:t>
      </w:r>
    </w:p>
    <w:p w14:paraId="0ED1A83D" w14:textId="77777777" w:rsidR="00F53C6A" w:rsidRPr="008341E9" w:rsidRDefault="00765E03" w:rsidP="0090399E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8341E9">
        <w:rPr>
          <w:rFonts w:ascii="Corbel" w:hAnsi="Corbel"/>
          <w:b w:val="0"/>
          <w:smallCaps w:val="0"/>
          <w:szCs w:val="24"/>
        </w:rPr>
        <w:t>analiza tekstów z dyskusją, metoda projektów</w:t>
      </w:r>
      <w:r w:rsidR="00811B74" w:rsidRPr="008341E9">
        <w:rPr>
          <w:rFonts w:ascii="Corbel" w:hAnsi="Corbel"/>
          <w:b w:val="0"/>
          <w:smallCaps w:val="0"/>
          <w:szCs w:val="24"/>
        </w:rPr>
        <w:t xml:space="preserve">, analiza sytuacji tematycznej (problemowej; dyskurs </w:t>
      </w:r>
      <w:proofErr w:type="spellStart"/>
      <w:r w:rsidR="00811B74" w:rsidRPr="008341E9">
        <w:rPr>
          <w:rFonts w:ascii="Corbel" w:hAnsi="Corbel"/>
          <w:b w:val="0"/>
          <w:smallCaps w:val="0"/>
          <w:szCs w:val="24"/>
        </w:rPr>
        <w:t>interpretatywno</w:t>
      </w:r>
      <w:proofErr w:type="spellEnd"/>
      <w:r w:rsidR="00811B74" w:rsidRPr="008341E9">
        <w:rPr>
          <w:rFonts w:ascii="Corbel" w:hAnsi="Corbel"/>
          <w:b w:val="0"/>
          <w:smallCaps w:val="0"/>
          <w:szCs w:val="24"/>
        </w:rPr>
        <w:t>-krytyczny)</w:t>
      </w:r>
      <w:r w:rsidR="00153488" w:rsidRPr="008341E9">
        <w:rPr>
          <w:rFonts w:ascii="Corbel" w:hAnsi="Corbel"/>
          <w:b w:val="0"/>
          <w:smallCaps w:val="0"/>
          <w:szCs w:val="24"/>
        </w:rPr>
        <w:t>, obserwacja studenta podczas zajęć</w:t>
      </w:r>
    </w:p>
    <w:p w14:paraId="1C2FF06C" w14:textId="77777777" w:rsidR="00AE49A4" w:rsidRPr="008341E9" w:rsidRDefault="00AE49A4" w:rsidP="002A203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</w:p>
    <w:p w14:paraId="762724EA" w14:textId="77777777" w:rsidR="00923D7D" w:rsidRPr="008341E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 xml:space="preserve">4. </w:t>
      </w:r>
      <w:r w:rsidR="0085747A" w:rsidRPr="008341E9">
        <w:rPr>
          <w:rFonts w:ascii="Corbel" w:hAnsi="Corbel"/>
          <w:smallCaps w:val="0"/>
          <w:szCs w:val="24"/>
        </w:rPr>
        <w:t>METODY I KRYTERIA OCENY</w:t>
      </w:r>
      <w:r w:rsidR="009F4610" w:rsidRPr="008341E9">
        <w:rPr>
          <w:rFonts w:ascii="Corbel" w:hAnsi="Corbel"/>
          <w:smallCaps w:val="0"/>
          <w:szCs w:val="24"/>
        </w:rPr>
        <w:t xml:space="preserve"> </w:t>
      </w:r>
    </w:p>
    <w:p w14:paraId="56C0225D" w14:textId="77777777" w:rsidR="0085747A" w:rsidRPr="008341E9" w:rsidRDefault="0085747A" w:rsidP="0090399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341E9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5858"/>
        <w:gridCol w:w="1839"/>
      </w:tblGrid>
      <w:tr w:rsidR="002B76B0" w:rsidRPr="008341E9" w14:paraId="6BE29E5E" w14:textId="77777777" w:rsidTr="00CC75C6">
        <w:tc>
          <w:tcPr>
            <w:tcW w:w="1843" w:type="dxa"/>
            <w:vAlign w:val="center"/>
          </w:tcPr>
          <w:p w14:paraId="4AAC381C" w14:textId="77777777" w:rsidR="002B76B0" w:rsidRPr="008341E9" w:rsidRDefault="002B76B0" w:rsidP="00CC75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954" w:type="dxa"/>
            <w:vAlign w:val="center"/>
          </w:tcPr>
          <w:p w14:paraId="4BF16C67" w14:textId="77777777" w:rsidR="002B76B0" w:rsidRPr="008341E9" w:rsidRDefault="002B76B0" w:rsidP="00CC75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07D88A48" w14:textId="77777777" w:rsidR="002B76B0" w:rsidRPr="008341E9" w:rsidRDefault="002B76B0" w:rsidP="00CC75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14:paraId="193D9DFC" w14:textId="77777777" w:rsidR="002B76B0" w:rsidRPr="008341E9" w:rsidRDefault="002B76B0" w:rsidP="00CC75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2B76B0" w:rsidRPr="008341E9" w14:paraId="543F3FCD" w14:textId="77777777" w:rsidTr="00CC75C6">
        <w:tc>
          <w:tcPr>
            <w:tcW w:w="1843" w:type="dxa"/>
            <w:vAlign w:val="center"/>
          </w:tcPr>
          <w:p w14:paraId="6FE26379" w14:textId="77777777" w:rsidR="002B76B0" w:rsidRPr="008341E9" w:rsidRDefault="002B76B0" w:rsidP="00CC75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341E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341E9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954" w:type="dxa"/>
          </w:tcPr>
          <w:p w14:paraId="5B0F0560" w14:textId="77777777" w:rsidR="002B76B0" w:rsidRPr="008341E9" w:rsidRDefault="002B76B0" w:rsidP="00CC75C6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praca projektowa, przygotowanie sytuacji tematycznej</w:t>
            </w:r>
          </w:p>
        </w:tc>
        <w:tc>
          <w:tcPr>
            <w:tcW w:w="1842" w:type="dxa"/>
            <w:vAlign w:val="center"/>
          </w:tcPr>
          <w:p w14:paraId="6A4E2DC8" w14:textId="77777777" w:rsidR="002B76B0" w:rsidRPr="008341E9" w:rsidRDefault="002B76B0" w:rsidP="00CC75C6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2B76B0" w:rsidRPr="008341E9" w14:paraId="6E0AE760" w14:textId="77777777" w:rsidTr="00CC75C6">
        <w:tc>
          <w:tcPr>
            <w:tcW w:w="1843" w:type="dxa"/>
            <w:vAlign w:val="center"/>
          </w:tcPr>
          <w:p w14:paraId="197F75C4" w14:textId="77777777" w:rsidR="002B76B0" w:rsidRPr="008341E9" w:rsidRDefault="002B76B0" w:rsidP="00CC75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41E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954" w:type="dxa"/>
          </w:tcPr>
          <w:p w14:paraId="49D58EF5" w14:textId="77777777" w:rsidR="002B76B0" w:rsidRPr="008341E9" w:rsidRDefault="002B76B0" w:rsidP="00CC75C6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praca projektowa, przygotowanie sytuacji tematycznej</w:t>
            </w:r>
          </w:p>
        </w:tc>
        <w:tc>
          <w:tcPr>
            <w:tcW w:w="1842" w:type="dxa"/>
            <w:vAlign w:val="center"/>
          </w:tcPr>
          <w:p w14:paraId="20DA3408" w14:textId="77777777" w:rsidR="002B76B0" w:rsidRPr="008341E9" w:rsidRDefault="002B76B0" w:rsidP="00CC75C6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2B76B0" w:rsidRPr="008341E9" w14:paraId="6F3CF465" w14:textId="77777777" w:rsidTr="00CC75C6">
        <w:tc>
          <w:tcPr>
            <w:tcW w:w="1843" w:type="dxa"/>
            <w:vAlign w:val="center"/>
          </w:tcPr>
          <w:p w14:paraId="335B513A" w14:textId="77777777" w:rsidR="002B76B0" w:rsidRPr="008341E9" w:rsidRDefault="002B76B0" w:rsidP="00CC75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341E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341E9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954" w:type="dxa"/>
          </w:tcPr>
          <w:p w14:paraId="5147E194" w14:textId="77777777" w:rsidR="002B76B0" w:rsidRPr="008341E9" w:rsidRDefault="002B76B0" w:rsidP="00CC75C6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praca projektowa</w:t>
            </w:r>
          </w:p>
        </w:tc>
        <w:tc>
          <w:tcPr>
            <w:tcW w:w="1842" w:type="dxa"/>
            <w:vAlign w:val="center"/>
          </w:tcPr>
          <w:p w14:paraId="4DA5DDDB" w14:textId="77777777" w:rsidR="002B76B0" w:rsidRPr="008341E9" w:rsidRDefault="002B76B0" w:rsidP="00CC75C6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2B76B0" w:rsidRPr="008341E9" w14:paraId="23B9B3C2" w14:textId="77777777" w:rsidTr="00CC75C6">
        <w:tc>
          <w:tcPr>
            <w:tcW w:w="1843" w:type="dxa"/>
            <w:vAlign w:val="center"/>
          </w:tcPr>
          <w:p w14:paraId="1078BEBB" w14:textId="77777777" w:rsidR="002B76B0" w:rsidRPr="008341E9" w:rsidRDefault="002B76B0" w:rsidP="00CC75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41E9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954" w:type="dxa"/>
          </w:tcPr>
          <w:p w14:paraId="0339BF1D" w14:textId="77777777" w:rsidR="002B76B0" w:rsidRPr="008341E9" w:rsidRDefault="002B76B0" w:rsidP="00CC75C6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zajęć, praca projektowa, przygotowanie sytuacji tematycznej</w:t>
            </w:r>
          </w:p>
        </w:tc>
        <w:tc>
          <w:tcPr>
            <w:tcW w:w="1842" w:type="dxa"/>
            <w:vAlign w:val="center"/>
          </w:tcPr>
          <w:p w14:paraId="59657155" w14:textId="77777777" w:rsidR="002B76B0" w:rsidRPr="008341E9" w:rsidRDefault="002B76B0" w:rsidP="00CC75C6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</w:tbl>
    <w:p w14:paraId="123B0561" w14:textId="77777777" w:rsidR="00AE49A4" w:rsidRPr="008341E9" w:rsidRDefault="00AE49A4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D4A0611" w14:textId="77777777" w:rsidR="00266FBB" w:rsidRPr="008341E9" w:rsidRDefault="003E1941" w:rsidP="0090399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 xml:space="preserve">4.2 </w:t>
      </w:r>
      <w:r w:rsidR="0085747A" w:rsidRPr="008341E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341E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B76B0" w:rsidRPr="008341E9" w14:paraId="515323E1" w14:textId="77777777" w:rsidTr="00CC75C6">
        <w:tc>
          <w:tcPr>
            <w:tcW w:w="9670" w:type="dxa"/>
          </w:tcPr>
          <w:p w14:paraId="6426F799" w14:textId="77777777" w:rsidR="002B76B0" w:rsidRPr="0098692F" w:rsidRDefault="002B76B0" w:rsidP="00CC75C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mallCaps/>
                <w:sz w:val="24"/>
                <w:szCs w:val="24"/>
              </w:rPr>
            </w:pPr>
            <w:r w:rsidRPr="0098692F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>przygotowanie pracy projektowej (</w:t>
            </w:r>
            <w:r>
              <w:rPr>
                <w:rFonts w:ascii="Corbel" w:hAnsi="Corbel"/>
                <w:szCs w:val="24"/>
              </w:rPr>
              <w:t>ocena dostępności przestrzeni publicznej lub edukacyjnej)</w:t>
            </w:r>
            <w:r w:rsidRPr="0098692F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>.</w:t>
            </w:r>
          </w:p>
          <w:p w14:paraId="45F5A796" w14:textId="77777777" w:rsidR="002B76B0" w:rsidRPr="0098692F" w:rsidRDefault="002B76B0" w:rsidP="00CC75C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>Kryteria oceny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u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>:</w:t>
            </w:r>
          </w:p>
          <w:p w14:paraId="7C2AFAC2" w14:textId="77777777" w:rsidR="002B76B0" w:rsidRPr="0098692F" w:rsidRDefault="002B76B0" w:rsidP="00CC75C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 xml:space="preserve">5,0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>opracowany zdecydowanie samodzielnie przez studenta, który przedkłada twórcze rozwiązania na każdym etapie projektu;</w:t>
            </w:r>
          </w:p>
          <w:p w14:paraId="17E2D971" w14:textId="77777777" w:rsidR="002B76B0" w:rsidRPr="0098692F" w:rsidRDefault="002B76B0" w:rsidP="00CC75C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 xml:space="preserve">4,5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>opracowany raczej samodzielnie przez studenta, który wymaga ukierunkowania na wybranych etapach projektu;</w:t>
            </w:r>
          </w:p>
          <w:p w14:paraId="74BC8C5B" w14:textId="77777777" w:rsidR="002B76B0" w:rsidRPr="0098692F" w:rsidRDefault="002B76B0" w:rsidP="00CC75C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 xml:space="preserve">4,0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>opracowany częściowo samodzielnie a częściowo pod kierunkiem nauczyciela. Student wymaga pomocy na wybranych etapach projektu;</w:t>
            </w:r>
          </w:p>
          <w:p w14:paraId="006163C4" w14:textId="77777777" w:rsidR="002B76B0" w:rsidRPr="0098692F" w:rsidRDefault="002B76B0" w:rsidP="00CC75C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 xml:space="preserve">3,5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>opracowany raczej pod kierunkiem nauczyciela, który udziela pomocy na większości etapów projektu</w:t>
            </w:r>
          </w:p>
          <w:p w14:paraId="333D0E7A" w14:textId="77777777" w:rsidR="002B76B0" w:rsidRPr="0098692F" w:rsidRDefault="002B76B0" w:rsidP="00CC75C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 xml:space="preserve">3,0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98692F">
              <w:rPr>
                <w:rFonts w:ascii="Corbel" w:eastAsia="Times New Roman" w:hAnsi="Corbel"/>
                <w:bCs/>
                <w:sz w:val="24"/>
                <w:szCs w:val="24"/>
              </w:rPr>
              <w:t>rojekt opracowany zdecydowanie pod kierunkiem nauczyciela. Student wymagał stałej pomocy na każdym etapie projektu;</w:t>
            </w:r>
          </w:p>
          <w:p w14:paraId="4861219B" w14:textId="77777777" w:rsidR="002B76B0" w:rsidRPr="008341E9" w:rsidRDefault="002B76B0" w:rsidP="00CC75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692F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 xml:space="preserve">2,0 </w:t>
            </w:r>
            <w:r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>–</w:t>
            </w:r>
            <w:r w:rsidRPr="0098692F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>s</w:t>
            </w:r>
            <w:r w:rsidRPr="0098692F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>tudent</w:t>
            </w:r>
            <w:r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 xml:space="preserve"> </w:t>
            </w:r>
            <w:r w:rsidRPr="0098692F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>nie opracował projektu, jego wiedza i umiejętności są niewystarczające na każdym etapie projektu.</w:t>
            </w:r>
            <w:r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4B985276" w14:textId="77777777" w:rsidR="0090399E" w:rsidRPr="008341E9" w:rsidRDefault="0090399E" w:rsidP="0090399E">
      <w:pPr>
        <w:pStyle w:val="Bezodstpw"/>
        <w:jc w:val="both"/>
        <w:rPr>
          <w:rFonts w:ascii="Corbel" w:hAnsi="Corbel"/>
          <w:sz w:val="24"/>
          <w:szCs w:val="24"/>
        </w:rPr>
      </w:pPr>
    </w:p>
    <w:p w14:paraId="2DA062F8" w14:textId="77777777" w:rsidR="0085747A" w:rsidRPr="008341E9" w:rsidRDefault="0085747A" w:rsidP="0090399E">
      <w:pPr>
        <w:pStyle w:val="Bezodstpw"/>
        <w:jc w:val="both"/>
        <w:rPr>
          <w:rFonts w:ascii="Corbel" w:hAnsi="Corbel"/>
          <w:b/>
          <w:sz w:val="24"/>
          <w:szCs w:val="24"/>
        </w:rPr>
      </w:pPr>
      <w:r w:rsidRPr="008341E9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8341E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8341E9" w14:paraId="6DCB3D48" w14:textId="77777777" w:rsidTr="002B76B0">
        <w:tc>
          <w:tcPr>
            <w:tcW w:w="4902" w:type="dxa"/>
            <w:vAlign w:val="center"/>
          </w:tcPr>
          <w:p w14:paraId="7D017F5C" w14:textId="77777777" w:rsidR="0085747A" w:rsidRPr="008341E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41E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341E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341E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D7FE043" w14:textId="77777777" w:rsidR="0085747A" w:rsidRPr="008341E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41E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341E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341E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341E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341E9" w14:paraId="72EC6D95" w14:textId="77777777" w:rsidTr="002B76B0">
        <w:tc>
          <w:tcPr>
            <w:tcW w:w="4902" w:type="dxa"/>
          </w:tcPr>
          <w:p w14:paraId="28FAF648" w14:textId="77777777" w:rsidR="0085747A" w:rsidRPr="008341E9" w:rsidRDefault="00C61DC5" w:rsidP="00C136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G</w:t>
            </w:r>
            <w:r w:rsidR="0085747A" w:rsidRPr="008341E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8341E9">
              <w:rPr>
                <w:rFonts w:ascii="Corbel" w:hAnsi="Corbel"/>
                <w:sz w:val="24"/>
                <w:szCs w:val="24"/>
              </w:rPr>
              <w:t>z </w:t>
            </w:r>
            <w:r w:rsidR="000A3CDF" w:rsidRPr="008341E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8341E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3EC6FD33" w14:textId="36E58E37" w:rsidR="0085747A" w:rsidRPr="008341E9" w:rsidRDefault="00D06C88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2B76B0" w:rsidRPr="008341E9" w14:paraId="50309678" w14:textId="77777777" w:rsidTr="002B76B0">
        <w:trPr>
          <w:trHeight w:val="1200"/>
        </w:trPr>
        <w:tc>
          <w:tcPr>
            <w:tcW w:w="4902" w:type="dxa"/>
          </w:tcPr>
          <w:p w14:paraId="74DE561C" w14:textId="319F8D07" w:rsidR="002B76B0" w:rsidRPr="008341E9" w:rsidRDefault="002B76B0" w:rsidP="002B76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  <w:r>
              <w:rPr>
                <w:rFonts w:ascii="Corbel" w:hAnsi="Corbel"/>
                <w:sz w:val="24"/>
                <w:szCs w:val="24"/>
              </w:rPr>
              <w:t xml:space="preserve"> p</w:t>
            </w:r>
            <w:r w:rsidRPr="008341E9">
              <w:rPr>
                <w:rFonts w:ascii="Corbel" w:hAnsi="Corbel"/>
                <w:sz w:val="24"/>
                <w:szCs w:val="24"/>
              </w:rPr>
              <w:t>rzygotowanie sytuacji tematycznej</w:t>
            </w:r>
            <w:r>
              <w:rPr>
                <w:rFonts w:ascii="Corbel" w:hAnsi="Corbel"/>
                <w:sz w:val="24"/>
                <w:szCs w:val="24"/>
              </w:rPr>
              <w:t>, a</w:t>
            </w:r>
            <w:r w:rsidRPr="008341E9">
              <w:rPr>
                <w:rFonts w:ascii="Corbel" w:hAnsi="Corbel"/>
                <w:sz w:val="24"/>
                <w:szCs w:val="24"/>
              </w:rPr>
              <w:t>naliza literatury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341E9">
              <w:rPr>
                <w:rFonts w:ascii="Corbel" w:hAnsi="Corbel"/>
                <w:sz w:val="24"/>
                <w:szCs w:val="24"/>
              </w:rPr>
              <w:t>aktów prawnych</w:t>
            </w:r>
            <w:r>
              <w:rPr>
                <w:rFonts w:ascii="Corbel" w:hAnsi="Corbel"/>
                <w:sz w:val="24"/>
                <w:szCs w:val="24"/>
              </w:rPr>
              <w:t>, p</w:t>
            </w:r>
            <w:r w:rsidRPr="008341E9">
              <w:rPr>
                <w:rFonts w:ascii="Corbel" w:hAnsi="Corbel"/>
                <w:sz w:val="24"/>
                <w:szCs w:val="24"/>
              </w:rPr>
              <w:t>rzygotowanie pracy projektowej</w:t>
            </w:r>
          </w:p>
        </w:tc>
        <w:tc>
          <w:tcPr>
            <w:tcW w:w="4618" w:type="dxa"/>
          </w:tcPr>
          <w:p w14:paraId="109A58A0" w14:textId="77777777" w:rsidR="002B76B0" w:rsidRPr="008341E9" w:rsidRDefault="002B76B0" w:rsidP="002B76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EBD5346" w14:textId="5847D433" w:rsidR="002B76B0" w:rsidRPr="008341E9" w:rsidRDefault="002B76B0" w:rsidP="002B76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2B76B0" w:rsidRPr="008341E9" w14:paraId="41EDCC71" w14:textId="77777777" w:rsidTr="002B76B0">
        <w:tc>
          <w:tcPr>
            <w:tcW w:w="4902" w:type="dxa"/>
          </w:tcPr>
          <w:p w14:paraId="730964F7" w14:textId="77777777" w:rsidR="002B76B0" w:rsidRPr="008341E9" w:rsidRDefault="002B76B0" w:rsidP="002B76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A733CBC" w14:textId="77777777" w:rsidR="002B76B0" w:rsidRPr="008341E9" w:rsidRDefault="002B76B0" w:rsidP="002B76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41E9"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2B76B0" w:rsidRPr="008341E9" w14:paraId="482EDEE0" w14:textId="77777777" w:rsidTr="002B76B0">
        <w:tc>
          <w:tcPr>
            <w:tcW w:w="4902" w:type="dxa"/>
          </w:tcPr>
          <w:p w14:paraId="5AC8E437" w14:textId="77777777" w:rsidR="002B76B0" w:rsidRPr="008341E9" w:rsidRDefault="002B76B0" w:rsidP="002B76B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341E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7E7F1A9" w14:textId="77777777" w:rsidR="002B76B0" w:rsidRPr="008341E9" w:rsidRDefault="002B76B0" w:rsidP="002B76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41E9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4929023A" w14:textId="77777777" w:rsidR="003E1941" w:rsidRPr="008341E9" w:rsidRDefault="00923D7D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341E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341E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5475684" w14:textId="77777777" w:rsidR="00266FBB" w:rsidRPr="008341E9" w:rsidRDefault="00266FBB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5CCEF1EC" w14:textId="77777777" w:rsidR="0085747A" w:rsidRPr="008341E9" w:rsidRDefault="0071620A" w:rsidP="00FF17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 xml:space="preserve">6. </w:t>
      </w:r>
      <w:r w:rsidR="0085747A" w:rsidRPr="008341E9">
        <w:rPr>
          <w:rFonts w:ascii="Corbel" w:hAnsi="Corbel"/>
          <w:smallCaps w:val="0"/>
          <w:szCs w:val="24"/>
        </w:rPr>
        <w:t>PRAKTYKI ZAWO</w:t>
      </w:r>
      <w:r w:rsidR="009D3F3B" w:rsidRPr="008341E9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8341E9" w14:paraId="5B8303A2" w14:textId="77777777" w:rsidTr="00697765">
        <w:trPr>
          <w:trHeight w:val="397"/>
        </w:trPr>
        <w:tc>
          <w:tcPr>
            <w:tcW w:w="4111" w:type="dxa"/>
          </w:tcPr>
          <w:p w14:paraId="0A23E120" w14:textId="77777777" w:rsidR="0085747A" w:rsidRPr="008341E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D803BCE" w14:textId="77777777" w:rsidR="0085747A" w:rsidRPr="008341E9" w:rsidRDefault="000C76C8" w:rsidP="000C7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8341E9" w14:paraId="33F07873" w14:textId="77777777" w:rsidTr="00697765">
        <w:trPr>
          <w:trHeight w:val="397"/>
        </w:trPr>
        <w:tc>
          <w:tcPr>
            <w:tcW w:w="4111" w:type="dxa"/>
          </w:tcPr>
          <w:p w14:paraId="4C2F47BA" w14:textId="77777777" w:rsidR="0085747A" w:rsidRPr="008341E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4CDF774C" w14:textId="77777777" w:rsidR="0085747A" w:rsidRPr="008341E9" w:rsidRDefault="000C76C8" w:rsidP="000C7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B49A573" w14:textId="77777777" w:rsidR="00697B8E" w:rsidRPr="008341E9" w:rsidRDefault="00697B8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5D062B" w14:textId="77777777" w:rsidR="00FF17F8" w:rsidRPr="008341E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 xml:space="preserve">7. </w:t>
      </w:r>
      <w:r w:rsidR="0085747A" w:rsidRPr="008341E9">
        <w:rPr>
          <w:rFonts w:ascii="Corbel" w:hAnsi="Corbel"/>
          <w:smallCaps w:val="0"/>
          <w:szCs w:val="24"/>
        </w:rPr>
        <w:t>LITERATURA</w:t>
      </w:r>
      <w:r w:rsidRPr="008341E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66FBB" w:rsidRPr="008341E9" w14:paraId="3B07CBF1" w14:textId="77777777" w:rsidTr="00FF17F8">
        <w:trPr>
          <w:trHeight w:val="983"/>
        </w:trPr>
        <w:tc>
          <w:tcPr>
            <w:tcW w:w="9747" w:type="dxa"/>
          </w:tcPr>
          <w:p w14:paraId="62C26DD8" w14:textId="77777777" w:rsidR="00BD0BBA" w:rsidRPr="008341E9" w:rsidRDefault="00266FBB" w:rsidP="00D466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341E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7FCE995" w14:textId="77777777" w:rsidR="00D466E3" w:rsidRPr="008341E9" w:rsidRDefault="00D466E3" w:rsidP="000C76C8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Baczała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 xml:space="preserve"> D.,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Niepełnosprawność intelektualna a kompetencje społeczne</w:t>
            </w:r>
            <w:r w:rsidRPr="008341E9">
              <w:rPr>
                <w:rFonts w:ascii="Corbel" w:hAnsi="Corbel"/>
                <w:sz w:val="24"/>
                <w:szCs w:val="24"/>
              </w:rPr>
              <w:t>, Wydaw. Naukowe UMK, Toruń 2012</w:t>
            </w:r>
            <w:r w:rsidR="009A0750" w:rsidRPr="008341E9">
              <w:rPr>
                <w:rFonts w:ascii="Corbel" w:hAnsi="Corbel"/>
                <w:sz w:val="24"/>
                <w:szCs w:val="24"/>
              </w:rPr>
              <w:t>.</w:t>
            </w:r>
          </w:p>
          <w:p w14:paraId="1C99EB79" w14:textId="77777777" w:rsidR="00D466E3" w:rsidRPr="008341E9" w:rsidRDefault="00D466E3" w:rsidP="000C76C8">
            <w:pPr>
              <w:pStyle w:val="Tekstprzypisudolnego"/>
              <w:numPr>
                <w:ilvl w:val="0"/>
                <w:numId w:val="9"/>
              </w:numPr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Bobik B. (2017).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Warsztaty terapii zajęciowej jako forma aktywizacji zawodowej osób dorosłych z niepełnosprawnością intelektualną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Niepełnosprawność i Rehabilitacja</w:t>
            </w:r>
            <w:r w:rsidRPr="008341E9">
              <w:rPr>
                <w:rFonts w:ascii="Corbel" w:hAnsi="Corbel"/>
                <w:sz w:val="24"/>
                <w:szCs w:val="24"/>
              </w:rPr>
              <w:t>, nr 3.</w:t>
            </w:r>
          </w:p>
          <w:p w14:paraId="57EB3B7A" w14:textId="77777777" w:rsidR="00D466E3" w:rsidRPr="008341E9" w:rsidRDefault="00D466E3" w:rsidP="000C76C8">
            <w:pPr>
              <w:pStyle w:val="Tekstprzypisudolnego"/>
              <w:numPr>
                <w:ilvl w:val="0"/>
                <w:numId w:val="9"/>
              </w:numPr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Cytowska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 xml:space="preserve"> B.  (red.). (2011),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Dorośli z niepełnosprawnością intelektualną w labiryntach codzienności. Analiza badań - krytyka podejść - propozycje rozwiązań.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 Toruń: Wydawnictwo Adam Marszałek.</w:t>
            </w:r>
          </w:p>
          <w:p w14:paraId="76558BD6" w14:textId="77777777" w:rsidR="00D466E3" w:rsidRPr="008341E9" w:rsidRDefault="00D466E3" w:rsidP="000C76C8">
            <w:pPr>
              <w:pStyle w:val="Tekstprzypisudolnego"/>
              <w:numPr>
                <w:ilvl w:val="0"/>
                <w:numId w:val="9"/>
              </w:numPr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Cytowska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 xml:space="preserve"> B. (2012).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Trudne drogi adaptacji. Wątki emancypacyjne w analizie sytuacji dorosłych osób z niepełnosprawnością intelektualną we współczesnym społeczeństwie polskim</w:t>
            </w:r>
            <w:r w:rsidRPr="008341E9">
              <w:rPr>
                <w:rFonts w:ascii="Corbel" w:hAnsi="Corbel"/>
                <w:sz w:val="24"/>
                <w:szCs w:val="24"/>
              </w:rPr>
              <w:t>. Kraków „Impuls”.</w:t>
            </w:r>
          </w:p>
          <w:p w14:paraId="4AE28CC0" w14:textId="77777777" w:rsidR="00D466E3" w:rsidRPr="008341E9" w:rsidRDefault="00D466E3" w:rsidP="000C76C8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Cytowska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 xml:space="preserve"> B. (2013).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(Nie)przygotowanie zawodowe osób z niepełnosprawnością intelektualną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. W: Z. Gajdzica (red.)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 xml:space="preserve">Człowiek z niepełnosprawnością w rezerwacie przestrzeni publicznej, 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„Impuls” Kraków </w:t>
            </w:r>
          </w:p>
          <w:p w14:paraId="703E6CE7" w14:textId="77777777" w:rsidR="00D466E3" w:rsidRPr="008341E9" w:rsidRDefault="00D466E3" w:rsidP="000C76C8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Gumienny G. (2016).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Funkcjonowanie dorosłych osób z głębszą niepełnosprawnością intelektualną - poglądy rodziców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Niepełnosprawność - zagadnienia, problemy, rozwiązania</w:t>
            </w:r>
            <w:r w:rsidRPr="008341E9">
              <w:rPr>
                <w:rFonts w:ascii="Corbel" w:hAnsi="Corbel"/>
                <w:sz w:val="24"/>
                <w:szCs w:val="24"/>
              </w:rPr>
              <w:t>, 2016</w:t>
            </w:r>
            <w:r w:rsidR="009A0750" w:rsidRPr="008341E9">
              <w:rPr>
                <w:rFonts w:ascii="Corbel" w:hAnsi="Corbel"/>
                <w:sz w:val="24"/>
                <w:szCs w:val="24"/>
              </w:rPr>
              <w:t>.</w:t>
            </w:r>
          </w:p>
          <w:p w14:paraId="25E4BAE1" w14:textId="77777777" w:rsidR="00D466E3" w:rsidRPr="008341E9" w:rsidRDefault="00D466E3" w:rsidP="000C76C8">
            <w:pPr>
              <w:pStyle w:val="Tekstprzypisudolnego"/>
              <w:numPr>
                <w:ilvl w:val="0"/>
                <w:numId w:val="9"/>
              </w:numPr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Pisula P. (2008).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Dorosłość osób z niepełnosprawnością intelektualną - szanse i zagrożenia.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 Wydawca: Polskie Stowarzyszenie na rzecz Osób z Upośledzeniem Umysłowym, Warszawa. </w:t>
            </w:r>
          </w:p>
          <w:p w14:paraId="52E1FF03" w14:textId="1158F494" w:rsidR="00D466E3" w:rsidRPr="008341E9" w:rsidRDefault="00D466E3" w:rsidP="000C76C8">
            <w:pPr>
              <w:pStyle w:val="Tekstprzypisudolnego"/>
              <w:numPr>
                <w:ilvl w:val="0"/>
                <w:numId w:val="9"/>
              </w:numPr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Piszczek M. (red.) 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 xml:space="preserve">(2003),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Aktywizacja zawodowa uczniów z upośledzeniem umysłowym w stopniu znacznym i umiarkowanym</w:t>
            </w:r>
            <w:r w:rsidRPr="008341E9">
              <w:rPr>
                <w:rFonts w:ascii="Corbel" w:hAnsi="Corbel"/>
                <w:sz w:val="24"/>
                <w:szCs w:val="24"/>
              </w:rPr>
              <w:t>, Centrum Metodyczn</w:t>
            </w:r>
            <w:r w:rsidR="002B76B0">
              <w:rPr>
                <w:rFonts w:ascii="Corbel" w:hAnsi="Corbel"/>
                <w:sz w:val="24"/>
                <w:szCs w:val="24"/>
              </w:rPr>
              <w:t>e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 Pomocy Psycholog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>iczno-Pedagogicznej, Warszawa</w:t>
            </w:r>
            <w:r w:rsidR="009A0750" w:rsidRPr="008341E9">
              <w:rPr>
                <w:rFonts w:ascii="Corbel" w:hAnsi="Corbel"/>
                <w:sz w:val="24"/>
                <w:szCs w:val="24"/>
              </w:rPr>
              <w:t>.</w:t>
            </w:r>
          </w:p>
          <w:p w14:paraId="4300F58C" w14:textId="77777777" w:rsidR="00D466E3" w:rsidRPr="008341E9" w:rsidRDefault="00D466E3" w:rsidP="000C76C8">
            <w:pPr>
              <w:pStyle w:val="Punktygwne"/>
              <w:numPr>
                <w:ilvl w:val="0"/>
                <w:numId w:val="9"/>
              </w:numPr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Rutkowiak E., W. Otrębski (red.),</w:t>
            </w:r>
            <w:r w:rsidR="00D669DC"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 (2014), </w:t>
            </w:r>
            <w:r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41E9">
              <w:rPr>
                <w:rFonts w:ascii="Corbel" w:hAnsi="Corbel"/>
                <w:b w:val="0"/>
                <w:i/>
                <w:smallCaps w:val="0"/>
                <w:szCs w:val="24"/>
              </w:rPr>
              <w:t>Aktywizacja osób z niepełnosprawnością. Wybrane problemy psychospołec</w:t>
            </w:r>
            <w:r w:rsidR="00D669DC" w:rsidRPr="008341E9">
              <w:rPr>
                <w:rFonts w:ascii="Corbel" w:hAnsi="Corbel"/>
                <w:b w:val="0"/>
                <w:i/>
                <w:smallCaps w:val="0"/>
                <w:szCs w:val="24"/>
              </w:rPr>
              <w:t>zne.</w:t>
            </w:r>
            <w:r w:rsidR="00D669DC"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 Tom II, Biała Podlaska</w:t>
            </w:r>
            <w:r w:rsidR="009A0750" w:rsidRPr="008341E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6D8E570" w14:textId="77777777" w:rsidR="00D466E3" w:rsidRPr="008341E9" w:rsidRDefault="00D466E3" w:rsidP="002B76B0">
            <w:pPr>
              <w:pStyle w:val="Akapitzlist"/>
              <w:numPr>
                <w:ilvl w:val="0"/>
                <w:numId w:val="9"/>
              </w:numPr>
              <w:tabs>
                <w:tab w:val="left" w:pos="460"/>
              </w:tabs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Zima-</w:t>
            </w: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Parjaszewska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 xml:space="preserve"> M. Abramowska B.(red.), 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 xml:space="preserve">(2017),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Asystent osoby z niepełnosprawnością intelektualną. Poradnik metodyczny dla profesjonalistów</w:t>
            </w:r>
            <w:r w:rsidRPr="008341E9">
              <w:rPr>
                <w:rFonts w:ascii="Corbel" w:hAnsi="Corbel"/>
                <w:sz w:val="24"/>
                <w:szCs w:val="24"/>
              </w:rPr>
              <w:t>, Polskie Stowarzyszenie na rzecz Osób z Niepełnosprawnoś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>cią Intelektualną, Warszawa.</w:t>
            </w:r>
          </w:p>
          <w:p w14:paraId="19E6AA8B" w14:textId="77777777" w:rsidR="00774071" w:rsidRPr="008341E9" w:rsidRDefault="00D466E3" w:rsidP="000C76C8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lastRenderedPageBreak/>
              <w:t xml:space="preserve">Żółkowska T. (2008).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Usługi dla dorosłych osób z niepełnosprawnością intelektualną- integracja czy segregacja.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 W: A. Klinik (re</w:t>
            </w:r>
            <w:r w:rsidR="000C76C8" w:rsidRPr="008341E9">
              <w:rPr>
                <w:rFonts w:ascii="Corbel" w:hAnsi="Corbel"/>
                <w:sz w:val="24"/>
                <w:szCs w:val="24"/>
              </w:rPr>
              <w:t xml:space="preserve">d.) </w:t>
            </w:r>
            <w:r w:rsidR="000C76C8" w:rsidRPr="008341E9">
              <w:rPr>
                <w:rFonts w:ascii="Corbel" w:hAnsi="Corbel"/>
                <w:i/>
                <w:sz w:val="24"/>
                <w:szCs w:val="24"/>
              </w:rPr>
              <w:t xml:space="preserve">W stronę podmiotowości osób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niepełnosprawnych.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 Kraków, „Impuls”</w:t>
            </w:r>
          </w:p>
          <w:p w14:paraId="41295A75" w14:textId="77777777" w:rsidR="00972F0D" w:rsidRPr="008341E9" w:rsidRDefault="00972F0D" w:rsidP="000C76C8">
            <w:pPr>
              <w:pStyle w:val="Tekstprzypisudolnego"/>
              <w:ind w:left="142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8341E9">
              <w:rPr>
                <w:rFonts w:ascii="Corbel" w:hAnsi="Corbel"/>
                <w:b/>
                <w:color w:val="000000"/>
                <w:sz w:val="24"/>
                <w:szCs w:val="24"/>
              </w:rPr>
              <w:t>Akty prawne:</w:t>
            </w:r>
          </w:p>
          <w:p w14:paraId="6A800AAD" w14:textId="77777777" w:rsidR="00972F0D" w:rsidRPr="008341E9" w:rsidRDefault="00972F0D" w:rsidP="000C76C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Ustawa z dnia 27 sierpnia 1997 roku o rehabilitacji zawodowej i społecznej oraz zatrudnieniu osób niepełnosprawnych, Dz. U. z 2011 r., nr 127, poz. 721 z </w:t>
            </w: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póź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>. zm.</w:t>
            </w:r>
          </w:p>
          <w:p w14:paraId="4D267653" w14:textId="77777777" w:rsidR="00972F0D" w:rsidRPr="008341E9" w:rsidRDefault="00972F0D" w:rsidP="000C76C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Rozporządzenie Ministra Gospodarki, Pracy i Polityki Społecznej z dnia 25 marca 2004 r. w sprawie warsztatów terapii zajęciowej (Dz.U. 2004 nr 63 poz. 587)</w:t>
            </w:r>
          </w:p>
          <w:p w14:paraId="57962212" w14:textId="77777777" w:rsidR="000C76C8" w:rsidRPr="008341E9" w:rsidRDefault="00972F0D" w:rsidP="000C76C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Rozporządzenie Ministra Pracy i Polityki Społecznej z dnia 17 lipca 2012 r. w sprawie zakładów aktywności zawodowej (Dz.U. 2012 poz. 850)</w:t>
            </w:r>
          </w:p>
          <w:p w14:paraId="35A5F72A" w14:textId="77777777" w:rsidR="00972F0D" w:rsidRPr="008341E9" w:rsidRDefault="00972F0D" w:rsidP="000C76C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Rozporządzenie Ministra Polityki Społecznej z dnia 14 grudnia 2004 r. w sprawie orzekania o niezdolności do pracy (Dz.U. 2004 nr 273 poz. 2711)</w:t>
            </w:r>
          </w:p>
        </w:tc>
      </w:tr>
      <w:tr w:rsidR="00266FBB" w:rsidRPr="008341E9" w14:paraId="4DC77203" w14:textId="77777777" w:rsidTr="00FF17F8">
        <w:trPr>
          <w:trHeight w:val="397"/>
        </w:trPr>
        <w:tc>
          <w:tcPr>
            <w:tcW w:w="9747" w:type="dxa"/>
          </w:tcPr>
          <w:p w14:paraId="3527B38B" w14:textId="77777777" w:rsidR="00266FBB" w:rsidRPr="008341E9" w:rsidRDefault="00266FBB" w:rsidP="00D466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341E9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F1FB0EA" w14:textId="77777777" w:rsidR="00D466E3" w:rsidRPr="008341E9" w:rsidRDefault="00D466E3" w:rsidP="002B76B0">
            <w:pPr>
              <w:pStyle w:val="Tekstprzypisudolnego"/>
              <w:numPr>
                <w:ilvl w:val="0"/>
                <w:numId w:val="6"/>
              </w:numPr>
              <w:ind w:left="319" w:hanging="285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Borowska-Beszta B., (2012),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Niepełnosprawność w kontekstach kulturowych i teoretycznych</w:t>
            </w:r>
            <w:r w:rsidRPr="008341E9">
              <w:rPr>
                <w:rFonts w:ascii="Corbel" w:hAnsi="Corbel"/>
                <w:sz w:val="24"/>
                <w:szCs w:val="24"/>
              </w:rPr>
              <w:t>, „Impuls”, Kraków2012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>.</w:t>
            </w:r>
          </w:p>
          <w:p w14:paraId="0DD2DD8C" w14:textId="77777777" w:rsidR="00D466E3" w:rsidRPr="008341E9" w:rsidRDefault="00D466E3" w:rsidP="002B76B0">
            <w:pPr>
              <w:pStyle w:val="Tekstprzypisudolnego"/>
              <w:numPr>
                <w:ilvl w:val="0"/>
                <w:numId w:val="6"/>
              </w:numPr>
              <w:ind w:left="319" w:hanging="285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Chodkowska M., S. </w:t>
            </w: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Byra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>, Z. Kaznowski i in. (red.) (2010),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Stereotypy niepełnosprawności. Między wykluczeniem a integracją</w:t>
            </w:r>
            <w:r w:rsidRPr="008341E9">
              <w:rPr>
                <w:rFonts w:ascii="Corbel" w:hAnsi="Corbel"/>
                <w:sz w:val="24"/>
                <w:szCs w:val="24"/>
              </w:rPr>
              <w:t>, M., Wydawnictwo UMCS, Lublin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>.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D8A03D8" w14:textId="77777777" w:rsidR="00D466E3" w:rsidRPr="008341E9" w:rsidRDefault="00D466E3" w:rsidP="002B76B0">
            <w:pPr>
              <w:pStyle w:val="Tekstprzypisudolnego"/>
              <w:numPr>
                <w:ilvl w:val="0"/>
                <w:numId w:val="6"/>
              </w:numPr>
              <w:ind w:left="319" w:hanging="285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Krzemińska D., </w:t>
            </w: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Lindyberg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 xml:space="preserve"> I., (2012),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Wokół dorosłości osób z niepełnosprawnością intelektualną. Teksty rozproszone</w:t>
            </w:r>
            <w:r w:rsidRPr="008341E9">
              <w:rPr>
                <w:rFonts w:ascii="Corbel" w:hAnsi="Corbel"/>
                <w:sz w:val="24"/>
                <w:szCs w:val="24"/>
              </w:rPr>
              <w:t>, „Impuls” Kraków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>.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2C27A51" w14:textId="77777777" w:rsidR="005F3962" w:rsidRPr="008341E9" w:rsidRDefault="005F3962" w:rsidP="002B76B0">
            <w:pPr>
              <w:pStyle w:val="Tekstprzypisudolnego"/>
              <w:numPr>
                <w:ilvl w:val="0"/>
                <w:numId w:val="6"/>
              </w:numPr>
              <w:ind w:left="319" w:hanging="285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Truszkowska-Wojtkowiak M.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Fenomen czasu wolego</w:t>
            </w:r>
            <w:r w:rsidRPr="008341E9">
              <w:rPr>
                <w:rFonts w:ascii="Corbel" w:hAnsi="Corbel"/>
                <w:sz w:val="24"/>
                <w:szCs w:val="24"/>
              </w:rPr>
              <w:t>, Gdańsk 2012.</w:t>
            </w:r>
          </w:p>
          <w:p w14:paraId="59DB5136" w14:textId="77777777" w:rsidR="00266FBB" w:rsidRPr="008341E9" w:rsidRDefault="00D466E3" w:rsidP="002B76B0">
            <w:pPr>
              <w:pStyle w:val="Tekstprzypisudolnego"/>
              <w:numPr>
                <w:ilvl w:val="0"/>
                <w:numId w:val="6"/>
              </w:numPr>
              <w:ind w:left="319" w:hanging="285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Wolska D. (red.)  (2014),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Osoby niepełnosprawne w drodze ku dorosłości</w:t>
            </w:r>
            <w:r w:rsidRPr="008341E9">
              <w:rPr>
                <w:rFonts w:ascii="Corbel" w:hAnsi="Corbel"/>
                <w:sz w:val="24"/>
                <w:szCs w:val="24"/>
              </w:rPr>
              <w:t>, Wydaw. Naukowe UP w Krakowie, Kraków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76DBE6B" w14:textId="77777777" w:rsidR="007E17DF" w:rsidRPr="008341E9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2F0D33" w14:textId="77777777" w:rsidR="004868F1" w:rsidRPr="008341E9" w:rsidRDefault="004868F1" w:rsidP="004868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93DA65" w14:textId="77777777" w:rsidR="0085747A" w:rsidRPr="008341E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341E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D2E03AC" w14:textId="77777777" w:rsidR="00697765" w:rsidRPr="008341E9" w:rsidRDefault="0069776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4FB30D" w14:textId="77777777" w:rsidR="00697765" w:rsidRPr="008341E9" w:rsidRDefault="0069776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94E433" w14:textId="77777777" w:rsidR="00697765" w:rsidRPr="008341E9" w:rsidRDefault="00697765" w:rsidP="00697765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48033059" w14:textId="77777777" w:rsidR="00501CA6" w:rsidRPr="008341E9" w:rsidRDefault="00501CA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62AC89" w14:textId="77777777" w:rsidR="00501CA6" w:rsidRPr="008341E9" w:rsidRDefault="00501CA6" w:rsidP="00501CA6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8341E9">
        <w:rPr>
          <w:rFonts w:ascii="Corbel" w:hAnsi="Corbel"/>
          <w:color w:val="000000"/>
          <w:sz w:val="24"/>
          <w:szCs w:val="24"/>
        </w:rPr>
        <w:t> </w:t>
      </w:r>
    </w:p>
    <w:p w14:paraId="0D81DFC9" w14:textId="77777777" w:rsidR="008341E9" w:rsidRPr="008341E9" w:rsidRDefault="008341E9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</w:p>
    <w:sectPr w:rsidR="008341E9" w:rsidRPr="008341E9" w:rsidSect="002B76B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0A2C7" w14:textId="77777777" w:rsidR="00777A71" w:rsidRDefault="00777A71" w:rsidP="00C16ABF">
      <w:pPr>
        <w:spacing w:after="0" w:line="240" w:lineRule="auto"/>
      </w:pPr>
      <w:r>
        <w:separator/>
      </w:r>
    </w:p>
  </w:endnote>
  <w:endnote w:type="continuationSeparator" w:id="0">
    <w:p w14:paraId="604355E2" w14:textId="77777777" w:rsidR="00777A71" w:rsidRDefault="00777A7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BB519E" w14:textId="77777777" w:rsidR="00777A71" w:rsidRDefault="00777A71" w:rsidP="00C16ABF">
      <w:pPr>
        <w:spacing w:after="0" w:line="240" w:lineRule="auto"/>
      </w:pPr>
      <w:r>
        <w:separator/>
      </w:r>
    </w:p>
  </w:footnote>
  <w:footnote w:type="continuationSeparator" w:id="0">
    <w:p w14:paraId="3C67C652" w14:textId="77777777" w:rsidR="00777A71" w:rsidRDefault="00777A71" w:rsidP="00C16ABF">
      <w:pPr>
        <w:spacing w:after="0" w:line="240" w:lineRule="auto"/>
      </w:pPr>
      <w:r>
        <w:continuationSeparator/>
      </w:r>
    </w:p>
  </w:footnote>
  <w:footnote w:id="1">
    <w:p w14:paraId="45C22C6C" w14:textId="77777777" w:rsidR="002B76B0" w:rsidRDefault="002B76B0" w:rsidP="002B76B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F20E1C"/>
    <w:multiLevelType w:val="hybridMultilevel"/>
    <w:tmpl w:val="DC4AC0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8B60DD"/>
    <w:multiLevelType w:val="hybridMultilevel"/>
    <w:tmpl w:val="6E3A0D8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C43EB"/>
    <w:multiLevelType w:val="hybridMultilevel"/>
    <w:tmpl w:val="3950FE44"/>
    <w:lvl w:ilvl="0" w:tplc="0415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5CC6502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E5132CE"/>
    <w:multiLevelType w:val="hybridMultilevel"/>
    <w:tmpl w:val="3C3E5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9348536">
    <w:abstractNumId w:val="1"/>
  </w:num>
  <w:num w:numId="2" w16cid:durableId="1852715415">
    <w:abstractNumId w:val="3"/>
  </w:num>
  <w:num w:numId="3" w16cid:durableId="1125929245">
    <w:abstractNumId w:val="4"/>
  </w:num>
  <w:num w:numId="4" w16cid:durableId="1833912590">
    <w:abstractNumId w:val="7"/>
  </w:num>
  <w:num w:numId="5" w16cid:durableId="1218853541">
    <w:abstractNumId w:val="0"/>
  </w:num>
  <w:num w:numId="6" w16cid:durableId="855845854">
    <w:abstractNumId w:val="9"/>
  </w:num>
  <w:num w:numId="7" w16cid:durableId="12501921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7768177">
    <w:abstractNumId w:val="10"/>
  </w:num>
  <w:num w:numId="9" w16cid:durableId="1002709103">
    <w:abstractNumId w:val="11"/>
  </w:num>
  <w:num w:numId="10" w16cid:durableId="505485580">
    <w:abstractNumId w:val="6"/>
  </w:num>
  <w:num w:numId="11" w16cid:durableId="1502117676">
    <w:abstractNumId w:val="5"/>
  </w:num>
  <w:num w:numId="12" w16cid:durableId="1215920911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D32"/>
    <w:rsid w:val="000077B4"/>
    <w:rsid w:val="00015B8F"/>
    <w:rsid w:val="00016934"/>
    <w:rsid w:val="0002192A"/>
    <w:rsid w:val="00021A75"/>
    <w:rsid w:val="00022ECE"/>
    <w:rsid w:val="00023BCF"/>
    <w:rsid w:val="0002440A"/>
    <w:rsid w:val="00033B2D"/>
    <w:rsid w:val="00042A51"/>
    <w:rsid w:val="00042D2E"/>
    <w:rsid w:val="00044C82"/>
    <w:rsid w:val="00046065"/>
    <w:rsid w:val="00053A27"/>
    <w:rsid w:val="0005588D"/>
    <w:rsid w:val="0005715D"/>
    <w:rsid w:val="00070880"/>
    <w:rsid w:val="00070ED6"/>
    <w:rsid w:val="00072E77"/>
    <w:rsid w:val="000742DC"/>
    <w:rsid w:val="00075C5A"/>
    <w:rsid w:val="00077729"/>
    <w:rsid w:val="000779FD"/>
    <w:rsid w:val="00084C12"/>
    <w:rsid w:val="0008788A"/>
    <w:rsid w:val="0009462C"/>
    <w:rsid w:val="000947A7"/>
    <w:rsid w:val="00094B12"/>
    <w:rsid w:val="00095704"/>
    <w:rsid w:val="00096C46"/>
    <w:rsid w:val="000A2295"/>
    <w:rsid w:val="000A296F"/>
    <w:rsid w:val="000A2A28"/>
    <w:rsid w:val="000A3CDF"/>
    <w:rsid w:val="000B12E1"/>
    <w:rsid w:val="000B192D"/>
    <w:rsid w:val="000B28EE"/>
    <w:rsid w:val="000B3E37"/>
    <w:rsid w:val="000B7203"/>
    <w:rsid w:val="000B7B55"/>
    <w:rsid w:val="000C4C8A"/>
    <w:rsid w:val="000C76C8"/>
    <w:rsid w:val="000D04B0"/>
    <w:rsid w:val="000D16FA"/>
    <w:rsid w:val="000D1CEE"/>
    <w:rsid w:val="000D439D"/>
    <w:rsid w:val="000D4694"/>
    <w:rsid w:val="000D52B4"/>
    <w:rsid w:val="000E0B2A"/>
    <w:rsid w:val="000E1AA3"/>
    <w:rsid w:val="000E2D6A"/>
    <w:rsid w:val="000E4CA2"/>
    <w:rsid w:val="000F1C57"/>
    <w:rsid w:val="000F5615"/>
    <w:rsid w:val="001001B4"/>
    <w:rsid w:val="00106941"/>
    <w:rsid w:val="001155B5"/>
    <w:rsid w:val="00115F92"/>
    <w:rsid w:val="00120693"/>
    <w:rsid w:val="00122F95"/>
    <w:rsid w:val="00124BFF"/>
    <w:rsid w:val="0012560E"/>
    <w:rsid w:val="00126722"/>
    <w:rsid w:val="00127108"/>
    <w:rsid w:val="00134B13"/>
    <w:rsid w:val="00135CDF"/>
    <w:rsid w:val="0013706F"/>
    <w:rsid w:val="0014270E"/>
    <w:rsid w:val="00146BC0"/>
    <w:rsid w:val="00152C3F"/>
    <w:rsid w:val="00153488"/>
    <w:rsid w:val="00153C41"/>
    <w:rsid w:val="00154381"/>
    <w:rsid w:val="001570FC"/>
    <w:rsid w:val="001577E3"/>
    <w:rsid w:val="00157DC4"/>
    <w:rsid w:val="001640A7"/>
    <w:rsid w:val="00164FA7"/>
    <w:rsid w:val="00166A03"/>
    <w:rsid w:val="00167725"/>
    <w:rsid w:val="00170E07"/>
    <w:rsid w:val="001717E0"/>
    <w:rsid w:val="001718A7"/>
    <w:rsid w:val="0017298C"/>
    <w:rsid w:val="001737CF"/>
    <w:rsid w:val="00174031"/>
    <w:rsid w:val="00176083"/>
    <w:rsid w:val="00177AA2"/>
    <w:rsid w:val="00180058"/>
    <w:rsid w:val="00183ECD"/>
    <w:rsid w:val="00192F37"/>
    <w:rsid w:val="001A70D2"/>
    <w:rsid w:val="001B0707"/>
    <w:rsid w:val="001B3624"/>
    <w:rsid w:val="001C6F21"/>
    <w:rsid w:val="001D0707"/>
    <w:rsid w:val="001D4E5B"/>
    <w:rsid w:val="001D657B"/>
    <w:rsid w:val="001D7B54"/>
    <w:rsid w:val="001E0209"/>
    <w:rsid w:val="001E47DD"/>
    <w:rsid w:val="001F278D"/>
    <w:rsid w:val="001F2CA2"/>
    <w:rsid w:val="00211E4F"/>
    <w:rsid w:val="00214213"/>
    <w:rsid w:val="002144C0"/>
    <w:rsid w:val="002223FE"/>
    <w:rsid w:val="0022477D"/>
    <w:rsid w:val="002264E6"/>
    <w:rsid w:val="002278A9"/>
    <w:rsid w:val="002336F9"/>
    <w:rsid w:val="00233CD0"/>
    <w:rsid w:val="00234091"/>
    <w:rsid w:val="00240289"/>
    <w:rsid w:val="0024028F"/>
    <w:rsid w:val="00244ABC"/>
    <w:rsid w:val="00246103"/>
    <w:rsid w:val="00251862"/>
    <w:rsid w:val="00260C10"/>
    <w:rsid w:val="00266FBB"/>
    <w:rsid w:val="00281FF2"/>
    <w:rsid w:val="0028544A"/>
    <w:rsid w:val="002857DE"/>
    <w:rsid w:val="00291308"/>
    <w:rsid w:val="00291567"/>
    <w:rsid w:val="002A016A"/>
    <w:rsid w:val="002A203F"/>
    <w:rsid w:val="002A22BF"/>
    <w:rsid w:val="002A2389"/>
    <w:rsid w:val="002A2519"/>
    <w:rsid w:val="002A671D"/>
    <w:rsid w:val="002B4D55"/>
    <w:rsid w:val="002B5EA0"/>
    <w:rsid w:val="002B6119"/>
    <w:rsid w:val="002B76B0"/>
    <w:rsid w:val="002C165C"/>
    <w:rsid w:val="002C1F06"/>
    <w:rsid w:val="002C4F10"/>
    <w:rsid w:val="002D0DF0"/>
    <w:rsid w:val="002D1097"/>
    <w:rsid w:val="002D3375"/>
    <w:rsid w:val="002D6047"/>
    <w:rsid w:val="002D73D4"/>
    <w:rsid w:val="002D7E08"/>
    <w:rsid w:val="002E038F"/>
    <w:rsid w:val="002E3D65"/>
    <w:rsid w:val="002E5844"/>
    <w:rsid w:val="002E6CB7"/>
    <w:rsid w:val="002F02A3"/>
    <w:rsid w:val="002F25DD"/>
    <w:rsid w:val="002F4ABE"/>
    <w:rsid w:val="003018BA"/>
    <w:rsid w:val="0030395F"/>
    <w:rsid w:val="00305C92"/>
    <w:rsid w:val="0030655C"/>
    <w:rsid w:val="00310842"/>
    <w:rsid w:val="00314841"/>
    <w:rsid w:val="00314E1B"/>
    <w:rsid w:val="003151C5"/>
    <w:rsid w:val="0031578F"/>
    <w:rsid w:val="00315CDE"/>
    <w:rsid w:val="00321345"/>
    <w:rsid w:val="00326BFA"/>
    <w:rsid w:val="00333852"/>
    <w:rsid w:val="003343CF"/>
    <w:rsid w:val="00346FE9"/>
    <w:rsid w:val="0034759A"/>
    <w:rsid w:val="003503F6"/>
    <w:rsid w:val="003530DD"/>
    <w:rsid w:val="0035362C"/>
    <w:rsid w:val="00360737"/>
    <w:rsid w:val="00363F78"/>
    <w:rsid w:val="00365008"/>
    <w:rsid w:val="00386039"/>
    <w:rsid w:val="00393146"/>
    <w:rsid w:val="003A0A5B"/>
    <w:rsid w:val="003A1176"/>
    <w:rsid w:val="003A7E71"/>
    <w:rsid w:val="003B0341"/>
    <w:rsid w:val="003B40C3"/>
    <w:rsid w:val="003B7BCF"/>
    <w:rsid w:val="003C0BAE"/>
    <w:rsid w:val="003D18A9"/>
    <w:rsid w:val="003D50B0"/>
    <w:rsid w:val="003D6CE2"/>
    <w:rsid w:val="003E1941"/>
    <w:rsid w:val="003E2E60"/>
    <w:rsid w:val="003E2FE6"/>
    <w:rsid w:val="003E4196"/>
    <w:rsid w:val="003E49D5"/>
    <w:rsid w:val="003F205D"/>
    <w:rsid w:val="003F38C0"/>
    <w:rsid w:val="003F7C37"/>
    <w:rsid w:val="004008E5"/>
    <w:rsid w:val="0041082E"/>
    <w:rsid w:val="004118E3"/>
    <w:rsid w:val="00411A51"/>
    <w:rsid w:val="00412646"/>
    <w:rsid w:val="00414E3C"/>
    <w:rsid w:val="004159D4"/>
    <w:rsid w:val="00421233"/>
    <w:rsid w:val="0042244A"/>
    <w:rsid w:val="00423C2A"/>
    <w:rsid w:val="0042745A"/>
    <w:rsid w:val="00431D5C"/>
    <w:rsid w:val="00433ADD"/>
    <w:rsid w:val="004362C6"/>
    <w:rsid w:val="00437FA2"/>
    <w:rsid w:val="00441646"/>
    <w:rsid w:val="004453F4"/>
    <w:rsid w:val="00445970"/>
    <w:rsid w:val="00450EA3"/>
    <w:rsid w:val="00451962"/>
    <w:rsid w:val="00451ACC"/>
    <w:rsid w:val="00452FC0"/>
    <w:rsid w:val="0045319B"/>
    <w:rsid w:val="00456A86"/>
    <w:rsid w:val="00460F0E"/>
    <w:rsid w:val="00461EFC"/>
    <w:rsid w:val="004632B2"/>
    <w:rsid w:val="004652C2"/>
    <w:rsid w:val="0046552C"/>
    <w:rsid w:val="004706D1"/>
    <w:rsid w:val="00471326"/>
    <w:rsid w:val="0047598D"/>
    <w:rsid w:val="00482DBC"/>
    <w:rsid w:val="004840FD"/>
    <w:rsid w:val="00484AFA"/>
    <w:rsid w:val="004868F1"/>
    <w:rsid w:val="00490F0F"/>
    <w:rsid w:val="00490F7D"/>
    <w:rsid w:val="00491678"/>
    <w:rsid w:val="0049196C"/>
    <w:rsid w:val="00491D79"/>
    <w:rsid w:val="004968E2"/>
    <w:rsid w:val="004A153B"/>
    <w:rsid w:val="004A2A60"/>
    <w:rsid w:val="004A3EEA"/>
    <w:rsid w:val="004A4D1F"/>
    <w:rsid w:val="004C27B6"/>
    <w:rsid w:val="004C3B18"/>
    <w:rsid w:val="004C5571"/>
    <w:rsid w:val="004D4AE1"/>
    <w:rsid w:val="004D5282"/>
    <w:rsid w:val="004D6878"/>
    <w:rsid w:val="004F1551"/>
    <w:rsid w:val="004F55A3"/>
    <w:rsid w:val="0050016D"/>
    <w:rsid w:val="00501CA6"/>
    <w:rsid w:val="00502447"/>
    <w:rsid w:val="0050496F"/>
    <w:rsid w:val="00513B6F"/>
    <w:rsid w:val="00517C63"/>
    <w:rsid w:val="00531055"/>
    <w:rsid w:val="00535611"/>
    <w:rsid w:val="005363C4"/>
    <w:rsid w:val="00536BDE"/>
    <w:rsid w:val="0054384F"/>
    <w:rsid w:val="00543ACC"/>
    <w:rsid w:val="00545589"/>
    <w:rsid w:val="005478C2"/>
    <w:rsid w:val="00547969"/>
    <w:rsid w:val="00561671"/>
    <w:rsid w:val="00562046"/>
    <w:rsid w:val="0056696D"/>
    <w:rsid w:val="00570D05"/>
    <w:rsid w:val="00590583"/>
    <w:rsid w:val="0059484D"/>
    <w:rsid w:val="005965DD"/>
    <w:rsid w:val="005A0855"/>
    <w:rsid w:val="005A1D1D"/>
    <w:rsid w:val="005A3196"/>
    <w:rsid w:val="005B74C2"/>
    <w:rsid w:val="005C080F"/>
    <w:rsid w:val="005C13A1"/>
    <w:rsid w:val="005C2319"/>
    <w:rsid w:val="005C55E5"/>
    <w:rsid w:val="005C696A"/>
    <w:rsid w:val="005E54D8"/>
    <w:rsid w:val="005E5986"/>
    <w:rsid w:val="005E6E85"/>
    <w:rsid w:val="005F0ACD"/>
    <w:rsid w:val="005F2B78"/>
    <w:rsid w:val="005F31D2"/>
    <w:rsid w:val="005F3962"/>
    <w:rsid w:val="005F4CE0"/>
    <w:rsid w:val="005F75C8"/>
    <w:rsid w:val="006045B0"/>
    <w:rsid w:val="0061029B"/>
    <w:rsid w:val="00614BD2"/>
    <w:rsid w:val="00617230"/>
    <w:rsid w:val="00621770"/>
    <w:rsid w:val="00621CE1"/>
    <w:rsid w:val="00623D2B"/>
    <w:rsid w:val="0062563A"/>
    <w:rsid w:val="00627B52"/>
    <w:rsid w:val="00627FC9"/>
    <w:rsid w:val="00630715"/>
    <w:rsid w:val="00633265"/>
    <w:rsid w:val="0063458F"/>
    <w:rsid w:val="00647FA8"/>
    <w:rsid w:val="00650C5F"/>
    <w:rsid w:val="00654934"/>
    <w:rsid w:val="00661398"/>
    <w:rsid w:val="00661BF7"/>
    <w:rsid w:val="006620D9"/>
    <w:rsid w:val="00664D21"/>
    <w:rsid w:val="00671958"/>
    <w:rsid w:val="0067240A"/>
    <w:rsid w:val="00673B32"/>
    <w:rsid w:val="00675843"/>
    <w:rsid w:val="00690A3A"/>
    <w:rsid w:val="00696477"/>
    <w:rsid w:val="00697765"/>
    <w:rsid w:val="00697B8E"/>
    <w:rsid w:val="006A6A41"/>
    <w:rsid w:val="006A70B5"/>
    <w:rsid w:val="006B2CB7"/>
    <w:rsid w:val="006B78AA"/>
    <w:rsid w:val="006C083E"/>
    <w:rsid w:val="006C2E1D"/>
    <w:rsid w:val="006C32CB"/>
    <w:rsid w:val="006D050F"/>
    <w:rsid w:val="006D2FAE"/>
    <w:rsid w:val="006D5D8F"/>
    <w:rsid w:val="006D6139"/>
    <w:rsid w:val="006E2377"/>
    <w:rsid w:val="006E3D9C"/>
    <w:rsid w:val="006E5D65"/>
    <w:rsid w:val="006F0723"/>
    <w:rsid w:val="006F1282"/>
    <w:rsid w:val="006F1FBC"/>
    <w:rsid w:val="006F31E2"/>
    <w:rsid w:val="006F41DF"/>
    <w:rsid w:val="006F5238"/>
    <w:rsid w:val="00703829"/>
    <w:rsid w:val="00706544"/>
    <w:rsid w:val="007072BA"/>
    <w:rsid w:val="00713CDE"/>
    <w:rsid w:val="0071620A"/>
    <w:rsid w:val="00717E45"/>
    <w:rsid w:val="00721935"/>
    <w:rsid w:val="00722619"/>
    <w:rsid w:val="00724677"/>
    <w:rsid w:val="00725459"/>
    <w:rsid w:val="00726DE4"/>
    <w:rsid w:val="0073047B"/>
    <w:rsid w:val="007316E5"/>
    <w:rsid w:val="007327BD"/>
    <w:rsid w:val="00734608"/>
    <w:rsid w:val="0073704A"/>
    <w:rsid w:val="00737B86"/>
    <w:rsid w:val="0074512D"/>
    <w:rsid w:val="00745302"/>
    <w:rsid w:val="007461D6"/>
    <w:rsid w:val="00746EC8"/>
    <w:rsid w:val="0075135E"/>
    <w:rsid w:val="00755A2B"/>
    <w:rsid w:val="00756502"/>
    <w:rsid w:val="007568D0"/>
    <w:rsid w:val="00762C6E"/>
    <w:rsid w:val="00763BF1"/>
    <w:rsid w:val="00765E03"/>
    <w:rsid w:val="00766FD4"/>
    <w:rsid w:val="007722F0"/>
    <w:rsid w:val="00774071"/>
    <w:rsid w:val="00775D8B"/>
    <w:rsid w:val="00777A71"/>
    <w:rsid w:val="0078168C"/>
    <w:rsid w:val="00787C2A"/>
    <w:rsid w:val="00790E27"/>
    <w:rsid w:val="00792F32"/>
    <w:rsid w:val="00794249"/>
    <w:rsid w:val="007A265C"/>
    <w:rsid w:val="007A3790"/>
    <w:rsid w:val="007A4022"/>
    <w:rsid w:val="007A6E6E"/>
    <w:rsid w:val="007B08DF"/>
    <w:rsid w:val="007B7FDF"/>
    <w:rsid w:val="007C3299"/>
    <w:rsid w:val="007C3BCC"/>
    <w:rsid w:val="007C4546"/>
    <w:rsid w:val="007C613F"/>
    <w:rsid w:val="007D282F"/>
    <w:rsid w:val="007D6E56"/>
    <w:rsid w:val="007E17DF"/>
    <w:rsid w:val="007F2F41"/>
    <w:rsid w:val="007F4155"/>
    <w:rsid w:val="007F4526"/>
    <w:rsid w:val="007F7358"/>
    <w:rsid w:val="008023D4"/>
    <w:rsid w:val="008059AE"/>
    <w:rsid w:val="00811B74"/>
    <w:rsid w:val="0081554D"/>
    <w:rsid w:val="00816BA3"/>
    <w:rsid w:val="0081707E"/>
    <w:rsid w:val="008205A4"/>
    <w:rsid w:val="00824DE6"/>
    <w:rsid w:val="008260AB"/>
    <w:rsid w:val="00827496"/>
    <w:rsid w:val="008314E7"/>
    <w:rsid w:val="008341E9"/>
    <w:rsid w:val="00840904"/>
    <w:rsid w:val="008449B3"/>
    <w:rsid w:val="008470FE"/>
    <w:rsid w:val="00847CD2"/>
    <w:rsid w:val="008552A2"/>
    <w:rsid w:val="0085747A"/>
    <w:rsid w:val="00864E86"/>
    <w:rsid w:val="00870035"/>
    <w:rsid w:val="00884922"/>
    <w:rsid w:val="00885F64"/>
    <w:rsid w:val="00890133"/>
    <w:rsid w:val="008917F9"/>
    <w:rsid w:val="008921E5"/>
    <w:rsid w:val="00893FDD"/>
    <w:rsid w:val="008A3C85"/>
    <w:rsid w:val="008A45F7"/>
    <w:rsid w:val="008A5DDD"/>
    <w:rsid w:val="008A6CFE"/>
    <w:rsid w:val="008C0AF2"/>
    <w:rsid w:val="008C0CC0"/>
    <w:rsid w:val="008C19A9"/>
    <w:rsid w:val="008C379D"/>
    <w:rsid w:val="008C3B1B"/>
    <w:rsid w:val="008C5147"/>
    <w:rsid w:val="008C5359"/>
    <w:rsid w:val="008C5363"/>
    <w:rsid w:val="008D3DFB"/>
    <w:rsid w:val="008D4D8A"/>
    <w:rsid w:val="008D74E3"/>
    <w:rsid w:val="008E64F4"/>
    <w:rsid w:val="008F12C9"/>
    <w:rsid w:val="008F2A34"/>
    <w:rsid w:val="008F6E29"/>
    <w:rsid w:val="008F732D"/>
    <w:rsid w:val="0090399E"/>
    <w:rsid w:val="00904CDB"/>
    <w:rsid w:val="00916188"/>
    <w:rsid w:val="009217B5"/>
    <w:rsid w:val="00923D7D"/>
    <w:rsid w:val="0092401C"/>
    <w:rsid w:val="00931E4A"/>
    <w:rsid w:val="00944454"/>
    <w:rsid w:val="00944F4F"/>
    <w:rsid w:val="009508DF"/>
    <w:rsid w:val="00950DAC"/>
    <w:rsid w:val="00954479"/>
    <w:rsid w:val="00954A07"/>
    <w:rsid w:val="009632B1"/>
    <w:rsid w:val="009679B7"/>
    <w:rsid w:val="00972F0D"/>
    <w:rsid w:val="00975C66"/>
    <w:rsid w:val="0098013A"/>
    <w:rsid w:val="00981D64"/>
    <w:rsid w:val="009821E7"/>
    <w:rsid w:val="00984611"/>
    <w:rsid w:val="009949CD"/>
    <w:rsid w:val="00997F14"/>
    <w:rsid w:val="009A027A"/>
    <w:rsid w:val="009A0750"/>
    <w:rsid w:val="009A4EF0"/>
    <w:rsid w:val="009A78D9"/>
    <w:rsid w:val="009B0EAA"/>
    <w:rsid w:val="009B5DBD"/>
    <w:rsid w:val="009C1138"/>
    <w:rsid w:val="009C3E31"/>
    <w:rsid w:val="009C54AE"/>
    <w:rsid w:val="009C56E3"/>
    <w:rsid w:val="009C788E"/>
    <w:rsid w:val="009D0036"/>
    <w:rsid w:val="009D3F3B"/>
    <w:rsid w:val="009E0543"/>
    <w:rsid w:val="009E34C9"/>
    <w:rsid w:val="009E3B41"/>
    <w:rsid w:val="009F3C5C"/>
    <w:rsid w:val="009F4610"/>
    <w:rsid w:val="009F5FA7"/>
    <w:rsid w:val="00A00ECC"/>
    <w:rsid w:val="00A0311C"/>
    <w:rsid w:val="00A05A17"/>
    <w:rsid w:val="00A155EE"/>
    <w:rsid w:val="00A21ACE"/>
    <w:rsid w:val="00A2245B"/>
    <w:rsid w:val="00A26AA2"/>
    <w:rsid w:val="00A30110"/>
    <w:rsid w:val="00A317E9"/>
    <w:rsid w:val="00A362B4"/>
    <w:rsid w:val="00A36899"/>
    <w:rsid w:val="00A371F6"/>
    <w:rsid w:val="00A43BF6"/>
    <w:rsid w:val="00A43EEA"/>
    <w:rsid w:val="00A53199"/>
    <w:rsid w:val="00A53F57"/>
    <w:rsid w:val="00A53FA5"/>
    <w:rsid w:val="00A54817"/>
    <w:rsid w:val="00A54B94"/>
    <w:rsid w:val="00A54CF4"/>
    <w:rsid w:val="00A601C8"/>
    <w:rsid w:val="00A60799"/>
    <w:rsid w:val="00A61B34"/>
    <w:rsid w:val="00A64125"/>
    <w:rsid w:val="00A73B7D"/>
    <w:rsid w:val="00A81544"/>
    <w:rsid w:val="00A8365B"/>
    <w:rsid w:val="00A83B69"/>
    <w:rsid w:val="00A84AE4"/>
    <w:rsid w:val="00A84C85"/>
    <w:rsid w:val="00A8764C"/>
    <w:rsid w:val="00A91E8E"/>
    <w:rsid w:val="00A93CA5"/>
    <w:rsid w:val="00A95D0E"/>
    <w:rsid w:val="00A97DE1"/>
    <w:rsid w:val="00AA0B62"/>
    <w:rsid w:val="00AA0E4C"/>
    <w:rsid w:val="00AB053C"/>
    <w:rsid w:val="00AB13E8"/>
    <w:rsid w:val="00AB38BA"/>
    <w:rsid w:val="00AC07CC"/>
    <w:rsid w:val="00AC6DC2"/>
    <w:rsid w:val="00AC747F"/>
    <w:rsid w:val="00AD1146"/>
    <w:rsid w:val="00AD27D3"/>
    <w:rsid w:val="00AD2936"/>
    <w:rsid w:val="00AD4469"/>
    <w:rsid w:val="00AD66D6"/>
    <w:rsid w:val="00AE1160"/>
    <w:rsid w:val="00AE203C"/>
    <w:rsid w:val="00AE2E74"/>
    <w:rsid w:val="00AE49A4"/>
    <w:rsid w:val="00AE5FCB"/>
    <w:rsid w:val="00AF2C1E"/>
    <w:rsid w:val="00B06142"/>
    <w:rsid w:val="00B135B1"/>
    <w:rsid w:val="00B163C6"/>
    <w:rsid w:val="00B20868"/>
    <w:rsid w:val="00B3130B"/>
    <w:rsid w:val="00B331D1"/>
    <w:rsid w:val="00B40ADB"/>
    <w:rsid w:val="00B434F2"/>
    <w:rsid w:val="00B43B2B"/>
    <w:rsid w:val="00B43B77"/>
    <w:rsid w:val="00B43E80"/>
    <w:rsid w:val="00B44637"/>
    <w:rsid w:val="00B46791"/>
    <w:rsid w:val="00B565D5"/>
    <w:rsid w:val="00B607DB"/>
    <w:rsid w:val="00B61A10"/>
    <w:rsid w:val="00B62055"/>
    <w:rsid w:val="00B6275A"/>
    <w:rsid w:val="00B66529"/>
    <w:rsid w:val="00B67030"/>
    <w:rsid w:val="00B721E2"/>
    <w:rsid w:val="00B75946"/>
    <w:rsid w:val="00B8056E"/>
    <w:rsid w:val="00B81336"/>
    <w:rsid w:val="00B819C8"/>
    <w:rsid w:val="00B82308"/>
    <w:rsid w:val="00B90885"/>
    <w:rsid w:val="00BA1B5D"/>
    <w:rsid w:val="00BB520A"/>
    <w:rsid w:val="00BB52A9"/>
    <w:rsid w:val="00BC7687"/>
    <w:rsid w:val="00BD0BBA"/>
    <w:rsid w:val="00BD17BE"/>
    <w:rsid w:val="00BD3869"/>
    <w:rsid w:val="00BD66E9"/>
    <w:rsid w:val="00BD6FF4"/>
    <w:rsid w:val="00BE3324"/>
    <w:rsid w:val="00BF2841"/>
    <w:rsid w:val="00BF28FA"/>
    <w:rsid w:val="00BF2C41"/>
    <w:rsid w:val="00C058B4"/>
    <w:rsid w:val="00C05F44"/>
    <w:rsid w:val="00C10B25"/>
    <w:rsid w:val="00C131B5"/>
    <w:rsid w:val="00C1366C"/>
    <w:rsid w:val="00C136F3"/>
    <w:rsid w:val="00C16ABF"/>
    <w:rsid w:val="00C170AE"/>
    <w:rsid w:val="00C26CB7"/>
    <w:rsid w:val="00C323EA"/>
    <w:rsid w:val="00C324C1"/>
    <w:rsid w:val="00C32F5C"/>
    <w:rsid w:val="00C36992"/>
    <w:rsid w:val="00C41338"/>
    <w:rsid w:val="00C56036"/>
    <w:rsid w:val="00C56D77"/>
    <w:rsid w:val="00C61DC5"/>
    <w:rsid w:val="00C64F2A"/>
    <w:rsid w:val="00C65A2E"/>
    <w:rsid w:val="00C66E66"/>
    <w:rsid w:val="00C67E92"/>
    <w:rsid w:val="00C70A26"/>
    <w:rsid w:val="00C71DCB"/>
    <w:rsid w:val="00C7352D"/>
    <w:rsid w:val="00C766DF"/>
    <w:rsid w:val="00C82128"/>
    <w:rsid w:val="00C8273E"/>
    <w:rsid w:val="00C8386C"/>
    <w:rsid w:val="00C94B98"/>
    <w:rsid w:val="00C97156"/>
    <w:rsid w:val="00C9725A"/>
    <w:rsid w:val="00CA0F52"/>
    <w:rsid w:val="00CA2B96"/>
    <w:rsid w:val="00CA2EC5"/>
    <w:rsid w:val="00CA5089"/>
    <w:rsid w:val="00CA5A02"/>
    <w:rsid w:val="00CB1E69"/>
    <w:rsid w:val="00CC63C8"/>
    <w:rsid w:val="00CC7CFD"/>
    <w:rsid w:val="00CD3BED"/>
    <w:rsid w:val="00CD6897"/>
    <w:rsid w:val="00CE5BAC"/>
    <w:rsid w:val="00CE6A57"/>
    <w:rsid w:val="00CF25BE"/>
    <w:rsid w:val="00CF538C"/>
    <w:rsid w:val="00CF78ED"/>
    <w:rsid w:val="00D02B25"/>
    <w:rsid w:val="00D02EBA"/>
    <w:rsid w:val="00D06C88"/>
    <w:rsid w:val="00D1321E"/>
    <w:rsid w:val="00D17C3C"/>
    <w:rsid w:val="00D22573"/>
    <w:rsid w:val="00D230CD"/>
    <w:rsid w:val="00D26B2C"/>
    <w:rsid w:val="00D336FE"/>
    <w:rsid w:val="00D352C9"/>
    <w:rsid w:val="00D3562D"/>
    <w:rsid w:val="00D425B2"/>
    <w:rsid w:val="00D428D6"/>
    <w:rsid w:val="00D4517F"/>
    <w:rsid w:val="00D466E3"/>
    <w:rsid w:val="00D552B2"/>
    <w:rsid w:val="00D608D1"/>
    <w:rsid w:val="00D60B27"/>
    <w:rsid w:val="00D60E12"/>
    <w:rsid w:val="00D669DC"/>
    <w:rsid w:val="00D74119"/>
    <w:rsid w:val="00D8075B"/>
    <w:rsid w:val="00D8678B"/>
    <w:rsid w:val="00D93A72"/>
    <w:rsid w:val="00DA2114"/>
    <w:rsid w:val="00DA554A"/>
    <w:rsid w:val="00DB3BE5"/>
    <w:rsid w:val="00DB5468"/>
    <w:rsid w:val="00DD177A"/>
    <w:rsid w:val="00DD19F8"/>
    <w:rsid w:val="00DE072B"/>
    <w:rsid w:val="00DE09C0"/>
    <w:rsid w:val="00DE370D"/>
    <w:rsid w:val="00DE4A14"/>
    <w:rsid w:val="00DF320D"/>
    <w:rsid w:val="00DF71C8"/>
    <w:rsid w:val="00E07AF3"/>
    <w:rsid w:val="00E129B8"/>
    <w:rsid w:val="00E164FF"/>
    <w:rsid w:val="00E212D2"/>
    <w:rsid w:val="00E21E7D"/>
    <w:rsid w:val="00E22FBC"/>
    <w:rsid w:val="00E24BF5"/>
    <w:rsid w:val="00E25338"/>
    <w:rsid w:val="00E2542A"/>
    <w:rsid w:val="00E30F8E"/>
    <w:rsid w:val="00E3790D"/>
    <w:rsid w:val="00E44842"/>
    <w:rsid w:val="00E51E44"/>
    <w:rsid w:val="00E613F8"/>
    <w:rsid w:val="00E63348"/>
    <w:rsid w:val="00E65421"/>
    <w:rsid w:val="00E65462"/>
    <w:rsid w:val="00E742AA"/>
    <w:rsid w:val="00E7436C"/>
    <w:rsid w:val="00E77E88"/>
    <w:rsid w:val="00E8107D"/>
    <w:rsid w:val="00E815B2"/>
    <w:rsid w:val="00E82DFC"/>
    <w:rsid w:val="00E951A9"/>
    <w:rsid w:val="00E960BB"/>
    <w:rsid w:val="00EA2074"/>
    <w:rsid w:val="00EA4832"/>
    <w:rsid w:val="00EA4E9D"/>
    <w:rsid w:val="00EA78D1"/>
    <w:rsid w:val="00EC4899"/>
    <w:rsid w:val="00EC4F8E"/>
    <w:rsid w:val="00ED03AB"/>
    <w:rsid w:val="00ED32D2"/>
    <w:rsid w:val="00EE064D"/>
    <w:rsid w:val="00EE32DE"/>
    <w:rsid w:val="00EE5457"/>
    <w:rsid w:val="00EF0491"/>
    <w:rsid w:val="00EF12FC"/>
    <w:rsid w:val="00EF3868"/>
    <w:rsid w:val="00EF5E23"/>
    <w:rsid w:val="00F070AB"/>
    <w:rsid w:val="00F12AFD"/>
    <w:rsid w:val="00F14F0D"/>
    <w:rsid w:val="00F17567"/>
    <w:rsid w:val="00F218B3"/>
    <w:rsid w:val="00F27A7B"/>
    <w:rsid w:val="00F31686"/>
    <w:rsid w:val="00F3378D"/>
    <w:rsid w:val="00F3607C"/>
    <w:rsid w:val="00F509FB"/>
    <w:rsid w:val="00F526AF"/>
    <w:rsid w:val="00F53C6A"/>
    <w:rsid w:val="00F617C3"/>
    <w:rsid w:val="00F61F12"/>
    <w:rsid w:val="00F7066B"/>
    <w:rsid w:val="00F7129C"/>
    <w:rsid w:val="00F71DC0"/>
    <w:rsid w:val="00F75624"/>
    <w:rsid w:val="00F75FCD"/>
    <w:rsid w:val="00F822E1"/>
    <w:rsid w:val="00F822E9"/>
    <w:rsid w:val="00F83B28"/>
    <w:rsid w:val="00F84F39"/>
    <w:rsid w:val="00F871C0"/>
    <w:rsid w:val="00F90943"/>
    <w:rsid w:val="00F974DA"/>
    <w:rsid w:val="00FA4642"/>
    <w:rsid w:val="00FA46E5"/>
    <w:rsid w:val="00FB0907"/>
    <w:rsid w:val="00FB7DBA"/>
    <w:rsid w:val="00FC0E21"/>
    <w:rsid w:val="00FC1098"/>
    <w:rsid w:val="00FC1C25"/>
    <w:rsid w:val="00FC3F45"/>
    <w:rsid w:val="00FC54A7"/>
    <w:rsid w:val="00FC5F85"/>
    <w:rsid w:val="00FD488C"/>
    <w:rsid w:val="00FD503F"/>
    <w:rsid w:val="00FD555A"/>
    <w:rsid w:val="00FD7589"/>
    <w:rsid w:val="00FE12E1"/>
    <w:rsid w:val="00FF016A"/>
    <w:rsid w:val="00FF1401"/>
    <w:rsid w:val="00FF17F8"/>
    <w:rsid w:val="00FF5E7D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6370"/>
  <w15:docId w15:val="{FCEA4E18-6306-43D0-94F5-85130370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C5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C54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616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C54A7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FC54A7"/>
    <w:rPr>
      <w:rFonts w:eastAsia="Times New Roman"/>
      <w:b/>
      <w:bCs/>
      <w:sz w:val="36"/>
      <w:szCs w:val="36"/>
    </w:rPr>
  </w:style>
  <w:style w:type="character" w:customStyle="1" w:styleId="textleft">
    <w:name w:val="text_left"/>
    <w:basedOn w:val="Domylnaczcionkaakapitu"/>
    <w:rsid w:val="00FC54A7"/>
  </w:style>
  <w:style w:type="character" w:customStyle="1" w:styleId="text">
    <w:name w:val="text"/>
    <w:basedOn w:val="Domylnaczcionkaakapitu"/>
    <w:rsid w:val="00FC54A7"/>
  </w:style>
  <w:style w:type="character" w:customStyle="1" w:styleId="ff3">
    <w:name w:val="ff3"/>
    <w:basedOn w:val="Domylnaczcionkaakapitu"/>
    <w:rsid w:val="00BD0BBA"/>
  </w:style>
  <w:style w:type="character" w:customStyle="1" w:styleId="ws5">
    <w:name w:val="ws5"/>
    <w:basedOn w:val="Domylnaczcionkaakapitu"/>
    <w:rsid w:val="00BD0BBA"/>
  </w:style>
  <w:style w:type="character" w:customStyle="1" w:styleId="ff4">
    <w:name w:val="ff4"/>
    <w:basedOn w:val="Domylnaczcionkaakapitu"/>
    <w:rsid w:val="00BD0BBA"/>
  </w:style>
  <w:style w:type="character" w:customStyle="1" w:styleId="Nagwek3Znak">
    <w:name w:val="Nagłówek 3 Znak"/>
    <w:basedOn w:val="Domylnaczcionkaakapitu"/>
    <w:link w:val="Nagwek3"/>
    <w:uiPriority w:val="9"/>
    <w:rsid w:val="0056167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90399E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3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87932">
          <w:marLeft w:val="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6823">
          <w:marLeft w:val="0"/>
          <w:marRight w:val="0"/>
          <w:marTop w:val="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5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E3FF7-6CEF-417D-ADA2-9E55A6171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1466</Words>
  <Characters>8802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6</cp:revision>
  <cp:lastPrinted>2019-02-06T12:12:00Z</cp:lastPrinted>
  <dcterms:created xsi:type="dcterms:W3CDTF">2025-01-26T19:40:00Z</dcterms:created>
  <dcterms:modified xsi:type="dcterms:W3CDTF">2026-06-13T21:15:00Z</dcterms:modified>
</cp:coreProperties>
</file>